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E0031F" w14:textId="77777777" w:rsidR="00FE2058" w:rsidRPr="006A0FBE" w:rsidRDefault="00FE2058">
      <w:pPr>
        <w:pStyle w:val="Cabealho"/>
        <w:tabs>
          <w:tab w:val="clear" w:pos="4419"/>
          <w:tab w:val="clear" w:pos="8838"/>
        </w:tabs>
        <w:rPr>
          <w:rFonts w:ascii="Arial" w:hAnsi="Arial" w:cs="Arial"/>
        </w:rPr>
      </w:pPr>
    </w:p>
    <w:tbl>
      <w:tblPr>
        <w:tblW w:w="999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60"/>
        <w:gridCol w:w="5135"/>
      </w:tblGrid>
      <w:tr w:rsidR="00FE2058" w:rsidRPr="00503691" w14:paraId="26760893" w14:textId="77777777">
        <w:trPr>
          <w:cantSplit/>
          <w:trHeight w:val="623"/>
        </w:trPr>
        <w:tc>
          <w:tcPr>
            <w:tcW w:w="999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37373"/>
            <w:vAlign w:val="center"/>
          </w:tcPr>
          <w:p w14:paraId="5DE49D5E" w14:textId="77777777" w:rsidR="00FE2058" w:rsidRPr="00503691" w:rsidRDefault="00FE2058">
            <w:pPr>
              <w:jc w:val="center"/>
              <w:rPr>
                <w:rFonts w:ascii="Arial" w:hAnsi="Arial" w:cs="Arial"/>
                <w:b/>
                <w:color w:val="FFFFFF"/>
                <w:sz w:val="28"/>
                <w:szCs w:val="28"/>
              </w:rPr>
            </w:pPr>
            <w:r w:rsidRPr="00503691">
              <w:rPr>
                <w:rFonts w:ascii="Arial" w:hAnsi="Arial" w:cs="Arial"/>
                <w:b/>
                <w:color w:val="FFFFFF"/>
                <w:sz w:val="28"/>
                <w:szCs w:val="28"/>
              </w:rPr>
              <w:t>GEUR</w:t>
            </w:r>
            <w:r>
              <w:rPr>
                <w:rFonts w:ascii="Arial" w:hAnsi="Arial" w:cs="Arial"/>
                <w:b/>
                <w:color w:val="FFFFFF"/>
                <w:sz w:val="28"/>
                <w:szCs w:val="28"/>
              </w:rPr>
              <w:t>B</w:t>
            </w:r>
            <w:r w:rsidRPr="00503691">
              <w:rPr>
                <w:rFonts w:ascii="Arial" w:hAnsi="Arial" w:cs="Arial"/>
                <w:b/>
                <w:color w:val="FFFFFF"/>
                <w:sz w:val="28"/>
                <w:szCs w:val="28"/>
              </w:rPr>
              <w:t xml:space="preserve"> </w:t>
            </w:r>
            <w:r>
              <w:rPr>
                <w:rFonts w:ascii="Arial" w:hAnsi="Arial"/>
                <w:b/>
                <w:color w:val="FFFFFF"/>
                <w:sz w:val="28"/>
                <w:szCs w:val="28"/>
              </w:rPr>
              <w:t>–</w:t>
            </w:r>
            <w:r w:rsidRPr="00503691">
              <w:rPr>
                <w:rFonts w:ascii="Arial" w:hAnsi="Arial"/>
                <w:b/>
                <w:color w:val="FFFFFF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color w:val="FFFFFF"/>
                <w:sz w:val="28"/>
                <w:szCs w:val="28"/>
              </w:rPr>
              <w:t xml:space="preserve">Gerência Comercial </w:t>
            </w:r>
            <w:r w:rsidRPr="00503691">
              <w:rPr>
                <w:rFonts w:ascii="Arial" w:hAnsi="Arial" w:cs="Arial"/>
                <w:b/>
                <w:color w:val="FFFFFF"/>
                <w:sz w:val="28"/>
                <w:szCs w:val="28"/>
              </w:rPr>
              <w:t>de Mercado Urbano</w:t>
            </w:r>
          </w:p>
        </w:tc>
      </w:tr>
      <w:tr w:rsidR="00FE2058" w:rsidRPr="00F36C81" w14:paraId="7040DDC6" w14:textId="77777777">
        <w:trPr>
          <w:cantSplit/>
          <w:trHeight w:hRule="exact" w:val="397"/>
        </w:trPr>
        <w:tc>
          <w:tcPr>
            <w:tcW w:w="999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933B8AF" w14:textId="77777777" w:rsidR="00FE2058" w:rsidRPr="00EE3A7B" w:rsidRDefault="00FE2058" w:rsidP="006A0FBE">
            <w:pPr>
              <w:pStyle w:val="Ttulo6"/>
              <w:rPr>
                <w:rFonts w:ascii="Arial" w:hAnsi="Arial" w:cs="Arial"/>
                <w:szCs w:val="20"/>
              </w:rPr>
            </w:pPr>
            <w:r w:rsidRPr="00EE3A7B">
              <w:rPr>
                <w:rFonts w:ascii="Arial" w:hAnsi="Arial" w:cs="Arial"/>
                <w:szCs w:val="20"/>
              </w:rPr>
              <w:t>DADOS DO EMPREENDIMENTO</w:t>
            </w:r>
          </w:p>
        </w:tc>
      </w:tr>
      <w:tr w:rsidR="00FE2058" w:rsidRPr="00EE3A7B" w14:paraId="36A15D00" w14:textId="77777777" w:rsidTr="000B5EFE">
        <w:trPr>
          <w:cantSplit/>
          <w:trHeight w:hRule="exact" w:val="397"/>
        </w:trPr>
        <w:tc>
          <w:tcPr>
            <w:tcW w:w="999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8EAB9" w14:textId="72561B82" w:rsidR="00FE2058" w:rsidRPr="000600D8" w:rsidRDefault="00FE2058" w:rsidP="006D04BE">
            <w:pPr>
              <w:pStyle w:val="Ttulo6"/>
              <w:rPr>
                <w:rFonts w:ascii="Arial" w:hAnsi="Arial" w:cs="Arial"/>
                <w:color w:val="0000FF"/>
                <w:szCs w:val="20"/>
              </w:rPr>
            </w:pPr>
            <w:r w:rsidRPr="000600D8">
              <w:rPr>
                <w:rFonts w:ascii="Arial" w:hAnsi="Arial" w:cs="Arial"/>
                <w:b w:val="0"/>
                <w:bCs w:val="0"/>
                <w:szCs w:val="20"/>
              </w:rPr>
              <w:t xml:space="preserve">Nome Empresarial: </w:t>
            </w:r>
          </w:p>
        </w:tc>
      </w:tr>
      <w:tr w:rsidR="00FE2058" w:rsidRPr="00EE3A7B" w14:paraId="69B02D2A" w14:textId="77777777">
        <w:trPr>
          <w:cantSplit/>
          <w:trHeight w:hRule="exact" w:val="397"/>
        </w:trPr>
        <w:tc>
          <w:tcPr>
            <w:tcW w:w="48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99FC4" w14:textId="6EC83775" w:rsidR="00FE2058" w:rsidRPr="000600D8" w:rsidRDefault="00FE2058" w:rsidP="00B63C80">
            <w:pPr>
              <w:pStyle w:val="Ttulo6"/>
              <w:rPr>
                <w:rFonts w:ascii="Arial" w:hAnsi="Arial" w:cs="Arial"/>
                <w:b w:val="0"/>
                <w:szCs w:val="20"/>
                <w:lang w:val="it-IT"/>
              </w:rPr>
            </w:pPr>
            <w:r w:rsidRPr="000600D8">
              <w:rPr>
                <w:rFonts w:ascii="Arial" w:hAnsi="Arial" w:cs="Arial"/>
                <w:b w:val="0"/>
                <w:bCs w:val="0"/>
                <w:szCs w:val="20"/>
                <w:lang w:val="it-IT"/>
              </w:rPr>
              <w:t>Cliente</w:t>
            </w:r>
            <w:r w:rsidRPr="000600D8">
              <w:rPr>
                <w:rFonts w:ascii="Arial" w:hAnsi="Arial" w:cs="Arial"/>
                <w:b w:val="0"/>
                <w:bCs w:val="0"/>
                <w:smallCaps w:val="0"/>
                <w:szCs w:val="20"/>
                <w:lang w:val="it-IT"/>
              </w:rPr>
              <w:t xml:space="preserve">: </w:t>
            </w:r>
          </w:p>
        </w:tc>
        <w:tc>
          <w:tcPr>
            <w:tcW w:w="5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30914" w14:textId="77777777" w:rsidR="00FE2058" w:rsidRPr="000600D8" w:rsidRDefault="00FE2058" w:rsidP="00DE0FF6">
            <w:pPr>
              <w:pStyle w:val="Ttulo6"/>
              <w:rPr>
                <w:rFonts w:ascii="Arial" w:hAnsi="Arial" w:cs="Arial"/>
                <w:b w:val="0"/>
                <w:szCs w:val="20"/>
                <w:lang w:val="it-IT"/>
              </w:rPr>
            </w:pPr>
            <w:r w:rsidRPr="000600D8">
              <w:rPr>
                <w:rFonts w:ascii="Arial" w:hAnsi="Arial" w:cs="Arial"/>
                <w:b w:val="0"/>
                <w:szCs w:val="20"/>
                <w:lang w:val="it-IT"/>
              </w:rPr>
              <w:t>Osi:</w:t>
            </w:r>
          </w:p>
        </w:tc>
      </w:tr>
      <w:tr w:rsidR="00FE2058" w:rsidRPr="00EE3A7B" w14:paraId="294EE2E3" w14:textId="77777777">
        <w:trPr>
          <w:cantSplit/>
          <w:trHeight w:hRule="exact" w:val="397"/>
        </w:trPr>
        <w:tc>
          <w:tcPr>
            <w:tcW w:w="48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C1897D" w14:textId="3DE28ADE" w:rsidR="00FE2058" w:rsidRPr="000600D8" w:rsidRDefault="00FE2058" w:rsidP="0012495A">
            <w:pPr>
              <w:spacing w:line="288" w:lineRule="auto"/>
              <w:rPr>
                <w:rFonts w:ascii="Arial" w:hAnsi="Arial" w:cs="Arial"/>
                <w:bCs/>
                <w:smallCaps/>
                <w:sz w:val="20"/>
                <w:szCs w:val="20"/>
              </w:rPr>
            </w:pPr>
            <w:r w:rsidRPr="000600D8">
              <w:rPr>
                <w:rFonts w:ascii="Arial" w:hAnsi="Arial" w:cs="Arial"/>
                <w:bCs/>
                <w:smallCaps/>
                <w:sz w:val="20"/>
                <w:szCs w:val="20"/>
              </w:rPr>
              <w:t xml:space="preserve">CNPJ: </w:t>
            </w:r>
          </w:p>
        </w:tc>
        <w:tc>
          <w:tcPr>
            <w:tcW w:w="51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C44318" w14:textId="36F6395F" w:rsidR="00FE2058" w:rsidRPr="000600D8" w:rsidRDefault="00FE2058" w:rsidP="00B63C80">
            <w:pPr>
              <w:spacing w:line="288" w:lineRule="auto"/>
              <w:rPr>
                <w:rFonts w:ascii="Arial" w:hAnsi="Arial" w:cs="Arial"/>
                <w:bCs/>
                <w:smallCaps/>
                <w:sz w:val="20"/>
                <w:szCs w:val="20"/>
              </w:rPr>
            </w:pPr>
            <w:r w:rsidRPr="000600D8">
              <w:rPr>
                <w:rFonts w:ascii="Arial" w:hAnsi="Arial" w:cs="Arial"/>
                <w:bCs/>
                <w:smallCaps/>
                <w:sz w:val="20"/>
                <w:szCs w:val="20"/>
              </w:rPr>
              <w:t xml:space="preserve">I.E.: </w:t>
            </w:r>
          </w:p>
        </w:tc>
      </w:tr>
      <w:tr w:rsidR="00FE2058" w:rsidRPr="00EE3A7B" w14:paraId="61CDC7ED" w14:textId="77777777" w:rsidTr="00497B70">
        <w:trPr>
          <w:cantSplit/>
          <w:trHeight w:hRule="exact" w:val="485"/>
        </w:trPr>
        <w:tc>
          <w:tcPr>
            <w:tcW w:w="48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62D8E8" w14:textId="0EB4462E" w:rsidR="00FE2058" w:rsidRPr="000600D8" w:rsidRDefault="00FE2058" w:rsidP="006F7C86">
            <w:pPr>
              <w:spacing w:line="288" w:lineRule="auto"/>
              <w:rPr>
                <w:rFonts w:ascii="Arial" w:hAnsi="Arial" w:cs="Arial"/>
                <w:smallCaps/>
                <w:color w:val="0000FF"/>
                <w:sz w:val="20"/>
                <w:szCs w:val="20"/>
              </w:rPr>
            </w:pPr>
            <w:r w:rsidRPr="000600D8">
              <w:rPr>
                <w:rFonts w:ascii="Arial" w:hAnsi="Arial" w:cs="Arial"/>
                <w:bCs/>
                <w:smallCaps/>
                <w:sz w:val="20"/>
                <w:szCs w:val="20"/>
              </w:rPr>
              <w:t>Responsável:</w:t>
            </w:r>
            <w:r w:rsidRPr="000600D8">
              <w:rPr>
                <w:rFonts w:ascii="Arial" w:hAnsi="Arial" w:cs="Arial"/>
                <w:smallCaps/>
                <w:color w:val="0000FF"/>
                <w:sz w:val="20"/>
                <w:szCs w:val="20"/>
              </w:rPr>
              <w:t xml:space="preserve">  </w:t>
            </w:r>
            <w:r w:rsidRPr="000600D8">
              <w:rPr>
                <w:rFonts w:ascii="Arial" w:hAnsi="Arial" w:cs="Arial"/>
                <w:smallCaps/>
                <w:noProof/>
                <w:color w:val="0000FF"/>
                <w:sz w:val="20"/>
                <w:szCs w:val="20"/>
              </w:rPr>
              <w:t xml:space="preserve"> </w:t>
            </w:r>
          </w:p>
        </w:tc>
        <w:tc>
          <w:tcPr>
            <w:tcW w:w="51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283032" w14:textId="1F03B95F" w:rsidR="00FE2058" w:rsidRPr="000600D8" w:rsidRDefault="00FE2058" w:rsidP="00B63C80">
            <w:pPr>
              <w:spacing w:line="288" w:lineRule="auto"/>
              <w:rPr>
                <w:rFonts w:ascii="Arial" w:hAnsi="Arial" w:cs="Arial"/>
                <w:smallCaps/>
                <w:sz w:val="20"/>
                <w:szCs w:val="20"/>
              </w:rPr>
            </w:pPr>
            <w:r w:rsidRPr="000600D8">
              <w:rPr>
                <w:rFonts w:ascii="Arial" w:hAnsi="Arial" w:cs="Arial"/>
                <w:bCs/>
                <w:smallCaps/>
                <w:sz w:val="20"/>
                <w:szCs w:val="20"/>
              </w:rPr>
              <w:t>Telefone (s)</w:t>
            </w:r>
            <w:r w:rsidRPr="000600D8">
              <w:rPr>
                <w:rFonts w:ascii="Arial" w:hAnsi="Arial" w:cs="Arial"/>
                <w:smallCaps/>
                <w:color w:val="0000FF"/>
                <w:sz w:val="20"/>
                <w:szCs w:val="20"/>
              </w:rPr>
              <w:t xml:space="preserve">: </w:t>
            </w:r>
          </w:p>
        </w:tc>
      </w:tr>
      <w:tr w:rsidR="00FE2058" w:rsidRPr="00EE3A7B" w14:paraId="64F99B6A" w14:textId="77777777" w:rsidTr="000B23AE">
        <w:trPr>
          <w:cantSplit/>
          <w:trHeight w:hRule="exact" w:val="519"/>
        </w:trPr>
        <w:tc>
          <w:tcPr>
            <w:tcW w:w="48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7BC02A" w14:textId="6CEB2C67" w:rsidR="00FE2058" w:rsidRPr="000600D8" w:rsidRDefault="00FE2058" w:rsidP="0085364C">
            <w:pPr>
              <w:rPr>
                <w:rFonts w:ascii="Arial" w:hAnsi="Arial" w:cs="Arial"/>
                <w:sz w:val="20"/>
                <w:szCs w:val="20"/>
              </w:rPr>
            </w:pPr>
            <w:r w:rsidRPr="000600D8">
              <w:rPr>
                <w:rFonts w:ascii="Arial" w:hAnsi="Arial" w:cs="Arial"/>
                <w:bCs/>
                <w:smallCaps/>
                <w:sz w:val="20"/>
                <w:szCs w:val="20"/>
              </w:rPr>
              <w:t>Endereço:</w:t>
            </w:r>
            <w:r>
              <w:rPr>
                <w:rFonts w:ascii="Arial" w:hAnsi="Arial" w:cs="Arial"/>
                <w:bCs/>
                <w:smallCaps/>
                <w:sz w:val="20"/>
                <w:szCs w:val="20"/>
              </w:rPr>
              <w:t xml:space="preserve"> </w:t>
            </w:r>
          </w:p>
        </w:tc>
        <w:tc>
          <w:tcPr>
            <w:tcW w:w="51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87E8C4" w14:textId="23C153C5" w:rsidR="00FE2058" w:rsidRPr="000600D8" w:rsidRDefault="00FE2058" w:rsidP="006F1B1A">
            <w:pPr>
              <w:rPr>
                <w:rFonts w:ascii="Arial" w:hAnsi="Arial" w:cs="Arial"/>
                <w:bCs/>
                <w:smallCaps/>
                <w:sz w:val="20"/>
                <w:szCs w:val="20"/>
              </w:rPr>
            </w:pPr>
            <w:r w:rsidRPr="000600D8">
              <w:rPr>
                <w:rFonts w:ascii="Arial" w:hAnsi="Arial" w:cs="Arial"/>
                <w:bCs/>
                <w:smallCaps/>
                <w:sz w:val="20"/>
                <w:szCs w:val="20"/>
              </w:rPr>
              <w:t>CEP:</w:t>
            </w:r>
            <w:r w:rsidRPr="000600D8">
              <w:rPr>
                <w:rFonts w:ascii="Arial" w:hAnsi="Arial" w:cs="Arial"/>
                <w:bCs/>
                <w:smallCaps/>
                <w:color w:val="0000FF"/>
                <w:sz w:val="20"/>
                <w:szCs w:val="20"/>
              </w:rPr>
              <w:t xml:space="preserve"> </w:t>
            </w:r>
          </w:p>
        </w:tc>
      </w:tr>
      <w:tr w:rsidR="00FE2058" w:rsidRPr="00EE3A7B" w14:paraId="24DCA031" w14:textId="77777777">
        <w:trPr>
          <w:cantSplit/>
          <w:trHeight w:hRule="exact" w:val="397"/>
        </w:trPr>
        <w:tc>
          <w:tcPr>
            <w:tcW w:w="48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C2725" w14:textId="4AB7807C" w:rsidR="00FE2058" w:rsidRPr="000600D8" w:rsidRDefault="00FE2058" w:rsidP="003433D4">
            <w:pPr>
              <w:spacing w:line="288" w:lineRule="auto"/>
              <w:rPr>
                <w:rFonts w:ascii="Arial" w:hAnsi="Arial" w:cs="Arial"/>
                <w:smallCaps/>
                <w:sz w:val="20"/>
                <w:szCs w:val="20"/>
              </w:rPr>
            </w:pPr>
            <w:r w:rsidRPr="000600D8">
              <w:rPr>
                <w:rFonts w:ascii="Arial" w:hAnsi="Arial" w:cs="Arial"/>
                <w:bCs/>
                <w:smallCaps/>
                <w:sz w:val="20"/>
                <w:szCs w:val="20"/>
              </w:rPr>
              <w:t xml:space="preserve">Município: </w:t>
            </w:r>
          </w:p>
        </w:tc>
        <w:tc>
          <w:tcPr>
            <w:tcW w:w="5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69705" w14:textId="77777777" w:rsidR="00FE2058" w:rsidRPr="000600D8" w:rsidRDefault="00FE2058" w:rsidP="0012495A">
            <w:pPr>
              <w:spacing w:line="288" w:lineRule="auto"/>
              <w:rPr>
                <w:rFonts w:ascii="Arial" w:hAnsi="Arial" w:cs="Arial"/>
                <w:smallCaps/>
                <w:sz w:val="20"/>
                <w:szCs w:val="20"/>
              </w:rPr>
            </w:pPr>
            <w:r w:rsidRPr="000600D8">
              <w:rPr>
                <w:rFonts w:ascii="Arial" w:hAnsi="Arial" w:cs="Arial"/>
                <w:bCs/>
                <w:smallCaps/>
                <w:sz w:val="20"/>
                <w:szCs w:val="20"/>
              </w:rPr>
              <w:t>Data:</w:t>
            </w:r>
            <w:r w:rsidRPr="000600D8">
              <w:rPr>
                <w:rFonts w:ascii="Arial" w:hAnsi="Arial" w:cs="Arial"/>
                <w:smallCaps/>
                <w:sz w:val="20"/>
                <w:szCs w:val="20"/>
              </w:rPr>
              <w:t xml:space="preserve"> </w:t>
            </w:r>
          </w:p>
        </w:tc>
      </w:tr>
      <w:tr w:rsidR="00FE2058" w:rsidRPr="00DE0FF6" w14:paraId="20327F42" w14:textId="77777777">
        <w:trPr>
          <w:cantSplit/>
          <w:trHeight w:hRule="exact" w:val="397"/>
        </w:trPr>
        <w:tc>
          <w:tcPr>
            <w:tcW w:w="999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EFA3791" w14:textId="77777777" w:rsidR="00FE2058" w:rsidRPr="00EE3A7B" w:rsidRDefault="00FE2058" w:rsidP="00DE0FF6">
            <w:pPr>
              <w:pStyle w:val="Ttulo6"/>
              <w:rPr>
                <w:rFonts w:ascii="Arial" w:hAnsi="Arial" w:cs="Arial"/>
                <w:szCs w:val="20"/>
              </w:rPr>
            </w:pPr>
            <w:r w:rsidRPr="00EE3A7B">
              <w:rPr>
                <w:rFonts w:ascii="Arial" w:hAnsi="Arial" w:cs="Arial"/>
                <w:szCs w:val="20"/>
              </w:rPr>
              <w:t>DADOS PARA AVALIAÇÃO DO PROJETO</w:t>
            </w:r>
          </w:p>
        </w:tc>
      </w:tr>
      <w:tr w:rsidR="00FE2058" w:rsidRPr="00503691" w14:paraId="25652D2E" w14:textId="77777777">
        <w:trPr>
          <w:cantSplit/>
          <w:trHeight w:hRule="exact" w:val="397"/>
        </w:trPr>
        <w:tc>
          <w:tcPr>
            <w:tcW w:w="48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48C8B0" w14:textId="7CC8FFAB" w:rsidR="00FE2058" w:rsidRPr="00503691" w:rsidRDefault="00FE2058" w:rsidP="00562250">
            <w:pPr>
              <w:spacing w:line="288" w:lineRule="auto"/>
              <w:rPr>
                <w:rFonts w:ascii="Arial" w:hAnsi="Arial" w:cs="Arial"/>
                <w:smallCaps/>
                <w:sz w:val="22"/>
                <w:szCs w:val="22"/>
              </w:rPr>
            </w:pPr>
            <w:r w:rsidRPr="00481248">
              <w:rPr>
                <w:rFonts w:ascii="Arial" w:hAnsi="Arial" w:cs="Arial"/>
                <w:bCs/>
                <w:smallCaps/>
                <w:sz w:val="20"/>
                <w:szCs w:val="20"/>
              </w:rPr>
              <w:t>Número de Unidades Residenciais:</w:t>
            </w:r>
            <w:r w:rsidRPr="00503691">
              <w:rPr>
                <w:rFonts w:ascii="Arial" w:hAnsi="Arial" w:cs="Arial"/>
                <w:smallCaps/>
                <w:sz w:val="22"/>
                <w:szCs w:val="22"/>
              </w:rPr>
              <w:t xml:space="preserve"> </w:t>
            </w:r>
          </w:p>
        </w:tc>
        <w:tc>
          <w:tcPr>
            <w:tcW w:w="51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47ED3E" w14:textId="77777777" w:rsidR="00FE2058" w:rsidRPr="00503691" w:rsidRDefault="00FE2058" w:rsidP="00381BD5">
            <w:pPr>
              <w:spacing w:line="288" w:lineRule="auto"/>
              <w:rPr>
                <w:rFonts w:ascii="Arial" w:hAnsi="Arial" w:cs="Arial"/>
                <w:smallCaps/>
                <w:sz w:val="22"/>
                <w:szCs w:val="22"/>
              </w:rPr>
            </w:pPr>
            <w:r w:rsidRPr="00481248">
              <w:rPr>
                <w:rFonts w:ascii="Arial" w:hAnsi="Arial" w:cs="Arial"/>
                <w:bCs/>
                <w:smallCaps/>
                <w:sz w:val="20"/>
                <w:szCs w:val="20"/>
              </w:rPr>
              <w:t>Estágio do Projeto:</w:t>
            </w:r>
            <w:r>
              <w:rPr>
                <w:rFonts w:ascii="Arial" w:hAnsi="Arial" w:cs="Arial"/>
                <w:bCs/>
                <w:smallCaps/>
                <w:sz w:val="20"/>
                <w:szCs w:val="20"/>
              </w:rPr>
              <w:t xml:space="preserve"> </w:t>
            </w:r>
          </w:p>
        </w:tc>
      </w:tr>
      <w:tr w:rsidR="00FE2058" w:rsidRPr="00503691" w14:paraId="505B6A9E" w14:textId="77777777">
        <w:trPr>
          <w:cantSplit/>
          <w:trHeight w:hRule="exact" w:val="397"/>
        </w:trPr>
        <w:tc>
          <w:tcPr>
            <w:tcW w:w="48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30664" w14:textId="46052F2B" w:rsidR="00FE2058" w:rsidRPr="00DC73CC" w:rsidRDefault="00FE2058" w:rsidP="001E2F01">
            <w:pPr>
              <w:pStyle w:val="Cabealho"/>
              <w:tabs>
                <w:tab w:val="clear" w:pos="4419"/>
                <w:tab w:val="clear" w:pos="8838"/>
              </w:tabs>
              <w:spacing w:line="288" w:lineRule="auto"/>
              <w:rPr>
                <w:rFonts w:ascii="Arial" w:hAnsi="Arial" w:cs="Arial"/>
                <w:bCs/>
                <w:smallCaps/>
                <w:sz w:val="18"/>
                <w:szCs w:val="18"/>
              </w:rPr>
            </w:pPr>
            <w:r w:rsidRPr="00481248">
              <w:rPr>
                <w:rFonts w:ascii="Arial" w:hAnsi="Arial" w:cs="Arial"/>
                <w:bCs/>
                <w:smallCaps/>
                <w:sz w:val="20"/>
                <w:szCs w:val="20"/>
              </w:rPr>
              <w:t>Aplicações:</w:t>
            </w:r>
            <w:r w:rsidRPr="00503691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5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90B82" w14:textId="77777777" w:rsidR="00FE2058" w:rsidRPr="004D6D59" w:rsidRDefault="00FE2058" w:rsidP="000600D8">
            <w:pPr>
              <w:pStyle w:val="Cabealho"/>
              <w:tabs>
                <w:tab w:val="clear" w:pos="4419"/>
                <w:tab w:val="clear" w:pos="8838"/>
              </w:tabs>
              <w:spacing w:line="288" w:lineRule="auto"/>
              <w:rPr>
                <w:rFonts w:ascii="Arial" w:hAnsi="Arial" w:cs="Arial"/>
                <w:bCs/>
                <w:smallCaps/>
                <w:sz w:val="20"/>
                <w:szCs w:val="20"/>
              </w:rPr>
            </w:pPr>
            <w:r w:rsidRPr="004D6D59">
              <w:rPr>
                <w:rFonts w:ascii="Arial" w:hAnsi="Arial" w:cs="Arial"/>
                <w:smallCaps/>
                <w:sz w:val="20"/>
                <w:szCs w:val="20"/>
              </w:rPr>
              <w:t>Projeto</w:t>
            </w:r>
            <w:r w:rsidRPr="005855E4">
              <w:rPr>
                <w:rFonts w:ascii="Arial" w:hAnsi="Arial" w:cs="Arial"/>
                <w:bCs/>
                <w:smallCaps/>
                <w:sz w:val="18"/>
                <w:szCs w:val="18"/>
              </w:rPr>
              <w:t xml:space="preserve">: </w:t>
            </w:r>
          </w:p>
        </w:tc>
      </w:tr>
      <w:tr w:rsidR="00FE2058" w:rsidRPr="00503691" w14:paraId="677401A4" w14:textId="77777777" w:rsidTr="003A282F">
        <w:trPr>
          <w:trHeight w:val="3253"/>
        </w:trPr>
        <w:tc>
          <w:tcPr>
            <w:tcW w:w="4860" w:type="dxa"/>
            <w:tcBorders>
              <w:left w:val="single" w:sz="4" w:space="0" w:color="auto"/>
              <w:right w:val="single" w:sz="4" w:space="0" w:color="auto"/>
            </w:tcBorders>
          </w:tcPr>
          <w:p w14:paraId="5E161AEB" w14:textId="77777777" w:rsidR="00FE2058" w:rsidRPr="00861BEB" w:rsidRDefault="00FE2058" w:rsidP="00861BEB">
            <w:pPr>
              <w:pStyle w:val="Ttulo5"/>
              <w:spacing w:after="120"/>
              <w:jc w:val="left"/>
              <w:rPr>
                <w:rFonts w:ascii="Arial" w:hAnsi="Arial"/>
                <w:b w:val="0"/>
                <w:sz w:val="20"/>
                <w:szCs w:val="20"/>
              </w:rPr>
            </w:pPr>
            <w:r w:rsidRPr="00481248">
              <w:rPr>
                <w:rFonts w:ascii="Arial" w:hAnsi="Arial"/>
                <w:b w:val="0"/>
                <w:sz w:val="20"/>
                <w:szCs w:val="20"/>
              </w:rPr>
              <w:t>Fotografia:</w:t>
            </w:r>
          </w:p>
        </w:tc>
        <w:tc>
          <w:tcPr>
            <w:tcW w:w="5135" w:type="dxa"/>
            <w:tcBorders>
              <w:left w:val="single" w:sz="4" w:space="0" w:color="auto"/>
              <w:right w:val="single" w:sz="4" w:space="0" w:color="auto"/>
            </w:tcBorders>
          </w:tcPr>
          <w:p w14:paraId="11139C50" w14:textId="77777777" w:rsidR="00FE2058" w:rsidRDefault="00FE2058" w:rsidP="00861BEB">
            <w:pPr>
              <w:pStyle w:val="Ttulo5"/>
              <w:spacing w:after="120"/>
              <w:jc w:val="left"/>
              <w:rPr>
                <w:rFonts w:ascii="Arial" w:hAnsi="Arial"/>
                <w:b w:val="0"/>
                <w:bCs w:val="0"/>
                <w:sz w:val="20"/>
                <w:szCs w:val="20"/>
              </w:rPr>
            </w:pPr>
            <w:r w:rsidRPr="00481248">
              <w:rPr>
                <w:rFonts w:ascii="Arial" w:hAnsi="Arial"/>
                <w:b w:val="0"/>
                <w:sz w:val="20"/>
                <w:szCs w:val="20"/>
              </w:rPr>
              <w:t>Croqui:</w:t>
            </w:r>
            <w:r w:rsidRPr="00481248">
              <w:rPr>
                <w:rFonts w:ascii="Arial" w:hAnsi="Arial"/>
                <w:b w:val="0"/>
                <w:bCs w:val="0"/>
                <w:sz w:val="20"/>
                <w:szCs w:val="20"/>
              </w:rPr>
              <w:t xml:space="preserve"> </w:t>
            </w:r>
          </w:p>
          <w:p w14:paraId="386074F7" w14:textId="77777777" w:rsidR="00FE2058" w:rsidRPr="00CF12E7" w:rsidRDefault="00FE2058" w:rsidP="00CF12E7"/>
        </w:tc>
      </w:tr>
      <w:tr w:rsidR="00FE2058" w:rsidRPr="00F36C81" w14:paraId="2946FC66" w14:textId="77777777">
        <w:trPr>
          <w:trHeight w:hRule="exact" w:val="397"/>
        </w:trPr>
        <w:tc>
          <w:tcPr>
            <w:tcW w:w="999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86FEF94" w14:textId="77777777" w:rsidR="00FE2058" w:rsidRPr="00EE3A7B" w:rsidRDefault="00FE2058" w:rsidP="00503691">
            <w:pPr>
              <w:rPr>
                <w:rFonts w:ascii="Arial" w:hAnsi="Arial" w:cs="Arial"/>
                <w:b/>
                <w:smallCaps/>
                <w:sz w:val="20"/>
                <w:szCs w:val="20"/>
              </w:rPr>
            </w:pPr>
            <w:r w:rsidRPr="00EE3A7B">
              <w:rPr>
                <w:rFonts w:ascii="Arial" w:hAnsi="Arial" w:cs="Arial"/>
                <w:b/>
                <w:smallCaps/>
                <w:sz w:val="20"/>
                <w:szCs w:val="20"/>
              </w:rPr>
              <w:t>INFORMAÇÕES PARA IMPLANTAÇÃO DO PROJETO</w:t>
            </w:r>
          </w:p>
        </w:tc>
      </w:tr>
      <w:tr w:rsidR="00FE2058" w:rsidRPr="00503691" w14:paraId="408AE413" w14:textId="77777777">
        <w:trPr>
          <w:trHeight w:hRule="exact" w:val="397"/>
        </w:trPr>
        <w:tc>
          <w:tcPr>
            <w:tcW w:w="48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DA3A8" w14:textId="77777777" w:rsidR="00FE2058" w:rsidRPr="000600D8" w:rsidRDefault="00FE2058" w:rsidP="00562250">
            <w:pPr>
              <w:rPr>
                <w:rFonts w:ascii="Arial" w:hAnsi="Arial" w:cs="Arial"/>
                <w:bCs/>
                <w:smallCaps/>
                <w:sz w:val="20"/>
                <w:szCs w:val="20"/>
              </w:rPr>
            </w:pPr>
            <w:r w:rsidRPr="000600D8">
              <w:rPr>
                <w:rFonts w:ascii="Arial" w:hAnsi="Arial" w:cs="Arial"/>
                <w:bCs/>
                <w:smallCaps/>
                <w:sz w:val="20"/>
                <w:szCs w:val="20"/>
              </w:rPr>
              <w:t xml:space="preserve">Extensão Rede Externa (m): </w:t>
            </w:r>
          </w:p>
        </w:tc>
        <w:tc>
          <w:tcPr>
            <w:tcW w:w="5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C2C42" w14:textId="77777777" w:rsidR="00FE2058" w:rsidRPr="000600D8" w:rsidRDefault="00FE2058" w:rsidP="003D51BE">
            <w:pPr>
              <w:rPr>
                <w:rFonts w:ascii="Arial" w:hAnsi="Arial" w:cs="Arial"/>
                <w:bCs/>
                <w:smallCaps/>
                <w:sz w:val="20"/>
                <w:szCs w:val="20"/>
              </w:rPr>
            </w:pPr>
            <w:r w:rsidRPr="000600D8">
              <w:rPr>
                <w:rFonts w:ascii="Arial" w:hAnsi="Arial" w:cs="Arial"/>
                <w:bCs/>
                <w:smallCaps/>
                <w:sz w:val="20"/>
                <w:szCs w:val="20"/>
              </w:rPr>
              <w:t xml:space="preserve">Extensão Interligação (m): </w:t>
            </w:r>
          </w:p>
        </w:tc>
      </w:tr>
      <w:tr w:rsidR="00FE2058" w:rsidRPr="00503691" w14:paraId="1FB840EF" w14:textId="77777777">
        <w:trPr>
          <w:trHeight w:hRule="exact" w:val="397"/>
        </w:trPr>
        <w:tc>
          <w:tcPr>
            <w:tcW w:w="48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C8FBC" w14:textId="564CF326" w:rsidR="00FE2058" w:rsidRPr="000600D8" w:rsidRDefault="00FE2058" w:rsidP="00562250">
            <w:pPr>
              <w:rPr>
                <w:rFonts w:ascii="Arial" w:hAnsi="Arial" w:cs="Arial"/>
                <w:smallCaps/>
                <w:sz w:val="20"/>
                <w:szCs w:val="20"/>
              </w:rPr>
            </w:pPr>
            <w:r w:rsidRPr="000600D8">
              <w:rPr>
                <w:rFonts w:ascii="Arial" w:hAnsi="Arial" w:cs="Arial"/>
                <w:bCs/>
                <w:smallCaps/>
                <w:sz w:val="20"/>
                <w:szCs w:val="20"/>
              </w:rPr>
              <w:t xml:space="preserve">Vazão de Pico (m³/h): </w:t>
            </w:r>
            <w:r w:rsidRPr="000600D8">
              <w:rPr>
                <w:rFonts w:ascii="Arial" w:hAnsi="Arial" w:cs="Arial"/>
                <w:smallCaps/>
                <w:color w:val="0000FF"/>
                <w:sz w:val="20"/>
                <w:szCs w:val="20"/>
              </w:rPr>
              <w:t xml:space="preserve"> </w:t>
            </w:r>
          </w:p>
        </w:tc>
        <w:tc>
          <w:tcPr>
            <w:tcW w:w="5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2E92E" w14:textId="77777777" w:rsidR="00FE2058" w:rsidRPr="000600D8" w:rsidRDefault="00FE2058" w:rsidP="007C38A1">
            <w:pPr>
              <w:rPr>
                <w:rFonts w:ascii="Arial" w:hAnsi="Arial" w:cs="Arial"/>
                <w:smallCaps/>
                <w:sz w:val="20"/>
                <w:szCs w:val="20"/>
              </w:rPr>
            </w:pPr>
            <w:r w:rsidRPr="000600D8">
              <w:rPr>
                <w:rFonts w:ascii="Arial" w:hAnsi="Arial" w:cs="Arial"/>
                <w:bCs/>
                <w:smallCaps/>
                <w:sz w:val="20"/>
                <w:szCs w:val="20"/>
              </w:rPr>
              <w:t>Pressão de Fornecimento (kgf/cm²):</w:t>
            </w:r>
            <w:r w:rsidRPr="000600D8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FE2058" w:rsidRPr="00503691" w14:paraId="380B97C0" w14:textId="77777777">
        <w:trPr>
          <w:trHeight w:hRule="exact" w:val="397"/>
        </w:trPr>
        <w:tc>
          <w:tcPr>
            <w:tcW w:w="48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FE5A4" w14:textId="77777777" w:rsidR="00FE2058" w:rsidRPr="000600D8" w:rsidRDefault="00FE2058" w:rsidP="00562250">
            <w:pPr>
              <w:rPr>
                <w:rFonts w:ascii="Arial" w:hAnsi="Arial" w:cs="Arial"/>
                <w:bCs/>
                <w:smallCaps/>
                <w:sz w:val="20"/>
                <w:szCs w:val="20"/>
              </w:rPr>
            </w:pPr>
            <w:r w:rsidRPr="000600D8">
              <w:rPr>
                <w:rFonts w:ascii="Arial" w:hAnsi="Arial" w:cs="Arial"/>
                <w:bCs/>
                <w:smallCaps/>
                <w:sz w:val="20"/>
                <w:szCs w:val="20"/>
              </w:rPr>
              <w:t xml:space="preserve">Tipo de ERMU: </w:t>
            </w:r>
            <w:r>
              <w:rPr>
                <w:rFonts w:ascii="Arial" w:hAnsi="Arial" w:cs="Arial"/>
                <w:bCs/>
                <w:smallCaps/>
                <w:sz w:val="20"/>
                <w:szCs w:val="20"/>
              </w:rPr>
              <w:t xml:space="preserve"> </w:t>
            </w:r>
          </w:p>
        </w:tc>
        <w:tc>
          <w:tcPr>
            <w:tcW w:w="5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9B618" w14:textId="77777777" w:rsidR="00FE2058" w:rsidRPr="000600D8" w:rsidRDefault="00FE2058" w:rsidP="003D51BE">
            <w:pPr>
              <w:rPr>
                <w:rFonts w:ascii="Arial" w:hAnsi="Arial" w:cs="Arial"/>
                <w:bCs/>
                <w:smallCaps/>
                <w:sz w:val="20"/>
                <w:szCs w:val="20"/>
              </w:rPr>
            </w:pPr>
            <w:r w:rsidRPr="000600D8">
              <w:rPr>
                <w:rFonts w:ascii="Arial" w:hAnsi="Arial" w:cs="Arial"/>
                <w:bCs/>
                <w:smallCaps/>
                <w:sz w:val="20"/>
                <w:szCs w:val="20"/>
              </w:rPr>
              <w:t xml:space="preserve">City-Gate: </w:t>
            </w:r>
          </w:p>
        </w:tc>
      </w:tr>
      <w:tr w:rsidR="00FE2058" w:rsidRPr="00503691" w14:paraId="0DD1D9DD" w14:textId="77777777">
        <w:trPr>
          <w:trHeight w:hRule="exact" w:val="397"/>
        </w:trPr>
        <w:tc>
          <w:tcPr>
            <w:tcW w:w="48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98335" w14:textId="6118E8AC" w:rsidR="00FE2058" w:rsidRPr="000600D8" w:rsidRDefault="00FE2058" w:rsidP="0030533B">
            <w:pPr>
              <w:rPr>
                <w:rFonts w:ascii="Arial" w:hAnsi="Arial" w:cs="Arial"/>
                <w:bCs/>
                <w:smallCaps/>
                <w:sz w:val="20"/>
                <w:szCs w:val="20"/>
              </w:rPr>
            </w:pPr>
            <w:r w:rsidRPr="000600D8">
              <w:rPr>
                <w:rFonts w:ascii="Arial" w:hAnsi="Arial" w:cs="Arial"/>
                <w:bCs/>
                <w:smallCaps/>
                <w:sz w:val="20"/>
                <w:szCs w:val="20"/>
              </w:rPr>
              <w:t xml:space="preserve">Vazão Média de Operação ERMU: </w:t>
            </w:r>
            <w:r w:rsidRPr="000600D8">
              <w:rPr>
                <w:rFonts w:ascii="Arial" w:hAnsi="Arial" w:cs="Arial"/>
                <w:smallCaps/>
                <w:noProof/>
                <w:color w:val="0000FF"/>
                <w:sz w:val="20"/>
                <w:szCs w:val="20"/>
              </w:rPr>
              <w:t xml:space="preserve"> </w:t>
            </w:r>
          </w:p>
        </w:tc>
        <w:tc>
          <w:tcPr>
            <w:tcW w:w="5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B55A7" w14:textId="77777777" w:rsidR="00FE2058" w:rsidRPr="000600D8" w:rsidRDefault="00FE2058" w:rsidP="00955AA4">
            <w:pPr>
              <w:rPr>
                <w:rFonts w:ascii="Arial" w:hAnsi="Arial" w:cs="Arial"/>
                <w:bCs/>
                <w:smallCaps/>
                <w:sz w:val="20"/>
                <w:szCs w:val="20"/>
              </w:rPr>
            </w:pPr>
            <w:r w:rsidRPr="000600D8">
              <w:rPr>
                <w:rFonts w:ascii="Arial" w:hAnsi="Arial" w:cs="Arial"/>
                <w:bCs/>
                <w:smallCaps/>
                <w:sz w:val="20"/>
                <w:szCs w:val="20"/>
              </w:rPr>
              <w:t xml:space="preserve">Previsão de Início de Fornecimento: </w:t>
            </w:r>
          </w:p>
        </w:tc>
      </w:tr>
      <w:tr w:rsidR="00FE2058" w:rsidRPr="00F36C81" w14:paraId="74C4E468" w14:textId="77777777">
        <w:trPr>
          <w:trHeight w:hRule="exact" w:val="397"/>
        </w:trPr>
        <w:tc>
          <w:tcPr>
            <w:tcW w:w="999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69F9FDE" w14:textId="77777777" w:rsidR="00FE2058" w:rsidRPr="00EE3A7B" w:rsidRDefault="00FE2058" w:rsidP="003B38EB">
            <w:pPr>
              <w:rPr>
                <w:rFonts w:ascii="Arial" w:hAnsi="Arial" w:cs="Arial"/>
                <w:b/>
                <w:smallCaps/>
                <w:sz w:val="20"/>
                <w:szCs w:val="20"/>
              </w:rPr>
            </w:pPr>
            <w:r w:rsidRPr="00EE3A7B">
              <w:rPr>
                <w:rFonts w:ascii="Arial" w:hAnsi="Arial" w:cs="Arial"/>
                <w:b/>
                <w:smallCaps/>
                <w:sz w:val="20"/>
                <w:szCs w:val="20"/>
              </w:rPr>
              <w:t>INFORMAÇÕES PARA CORRESPONDÊNCIA E COBRANÇA</w:t>
            </w:r>
          </w:p>
        </w:tc>
      </w:tr>
      <w:tr w:rsidR="00FE2058" w:rsidRPr="00503691" w14:paraId="58E002D4" w14:textId="77777777">
        <w:trPr>
          <w:trHeight w:hRule="exact" w:val="397"/>
        </w:trPr>
        <w:tc>
          <w:tcPr>
            <w:tcW w:w="999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B650A" w14:textId="332D9B33" w:rsidR="00FE2058" w:rsidRPr="000600D8" w:rsidRDefault="00FE2058" w:rsidP="000600D8">
            <w:pPr>
              <w:rPr>
                <w:rFonts w:ascii="Arial" w:hAnsi="Arial" w:cs="Arial"/>
                <w:smallCaps/>
                <w:sz w:val="20"/>
                <w:szCs w:val="20"/>
              </w:rPr>
            </w:pPr>
            <w:r w:rsidRPr="000600D8">
              <w:rPr>
                <w:rFonts w:ascii="Arial" w:hAnsi="Arial" w:cs="Arial"/>
                <w:smallCaps/>
                <w:sz w:val="20"/>
                <w:szCs w:val="20"/>
              </w:rPr>
              <w:t xml:space="preserve">Endereço: </w:t>
            </w:r>
          </w:p>
        </w:tc>
      </w:tr>
      <w:tr w:rsidR="00FE2058" w:rsidRPr="00503691" w14:paraId="180F0349" w14:textId="77777777">
        <w:trPr>
          <w:trHeight w:hRule="exact" w:val="397"/>
        </w:trPr>
        <w:tc>
          <w:tcPr>
            <w:tcW w:w="48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962D2" w14:textId="77A7D142" w:rsidR="00FE2058" w:rsidRPr="000600D8" w:rsidRDefault="00FE2058" w:rsidP="00D5601A">
            <w:pPr>
              <w:rPr>
                <w:rFonts w:ascii="Arial" w:hAnsi="Arial" w:cs="Arial"/>
                <w:smallCaps/>
                <w:sz w:val="20"/>
                <w:szCs w:val="20"/>
              </w:rPr>
            </w:pPr>
            <w:r w:rsidRPr="000600D8">
              <w:rPr>
                <w:rFonts w:ascii="Arial" w:hAnsi="Arial" w:cs="Arial"/>
                <w:smallCaps/>
                <w:sz w:val="20"/>
                <w:szCs w:val="20"/>
              </w:rPr>
              <w:t>Bairro:</w:t>
            </w:r>
            <w:r w:rsidRPr="000600D8">
              <w:rPr>
                <w:rFonts w:ascii="Arial" w:hAnsi="Arial" w:cs="Arial"/>
                <w:smallCaps/>
                <w:color w:val="0000FF"/>
                <w:sz w:val="20"/>
                <w:szCs w:val="20"/>
              </w:rPr>
              <w:t xml:space="preserve"> </w:t>
            </w:r>
          </w:p>
        </w:tc>
        <w:tc>
          <w:tcPr>
            <w:tcW w:w="5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0EA08" w14:textId="1CE5B8CC" w:rsidR="00FE2058" w:rsidRPr="000600D8" w:rsidRDefault="00FE2058" w:rsidP="00F90C08">
            <w:pPr>
              <w:rPr>
                <w:rFonts w:ascii="Arial" w:hAnsi="Arial" w:cs="Arial"/>
                <w:smallCaps/>
                <w:color w:val="0000FF"/>
                <w:sz w:val="20"/>
                <w:szCs w:val="20"/>
              </w:rPr>
            </w:pPr>
            <w:r w:rsidRPr="000600D8">
              <w:rPr>
                <w:rFonts w:ascii="Arial" w:hAnsi="Arial" w:cs="Arial"/>
                <w:smallCaps/>
                <w:sz w:val="20"/>
                <w:szCs w:val="20"/>
              </w:rPr>
              <w:t xml:space="preserve">Cidade: </w:t>
            </w:r>
          </w:p>
        </w:tc>
      </w:tr>
      <w:tr w:rsidR="00FE2058" w:rsidRPr="00503691" w14:paraId="34CECE4F" w14:textId="77777777">
        <w:trPr>
          <w:trHeight w:hRule="exact" w:val="397"/>
        </w:trPr>
        <w:tc>
          <w:tcPr>
            <w:tcW w:w="48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DBAD9" w14:textId="7C13DA18" w:rsidR="00FE2058" w:rsidRPr="000600D8" w:rsidRDefault="00FE2058" w:rsidP="00F90C08">
            <w:pPr>
              <w:rPr>
                <w:rFonts w:ascii="Arial" w:hAnsi="Arial" w:cs="Arial"/>
                <w:smallCaps/>
                <w:sz w:val="20"/>
                <w:szCs w:val="20"/>
              </w:rPr>
            </w:pPr>
            <w:r w:rsidRPr="000600D8">
              <w:rPr>
                <w:rFonts w:ascii="Arial" w:hAnsi="Arial" w:cs="Arial"/>
                <w:smallCaps/>
                <w:sz w:val="20"/>
                <w:szCs w:val="20"/>
              </w:rPr>
              <w:t xml:space="preserve">CEP: </w:t>
            </w:r>
          </w:p>
        </w:tc>
        <w:tc>
          <w:tcPr>
            <w:tcW w:w="5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5DA92" w14:textId="33EF3D48" w:rsidR="00FE2058" w:rsidRPr="000600D8" w:rsidRDefault="00FE2058" w:rsidP="00F90C08">
            <w:pPr>
              <w:rPr>
                <w:rFonts w:ascii="Arial" w:hAnsi="Arial" w:cs="Arial"/>
                <w:bCs/>
                <w:smallCaps/>
                <w:color w:val="0000FF"/>
                <w:sz w:val="20"/>
                <w:szCs w:val="20"/>
                <w:u w:val="single"/>
              </w:rPr>
            </w:pPr>
            <w:r w:rsidRPr="000600D8">
              <w:rPr>
                <w:rFonts w:ascii="Arial" w:hAnsi="Arial" w:cs="Arial"/>
                <w:smallCaps/>
                <w:sz w:val="20"/>
                <w:szCs w:val="20"/>
              </w:rPr>
              <w:t xml:space="preserve">E-mail: </w:t>
            </w:r>
          </w:p>
        </w:tc>
      </w:tr>
      <w:tr w:rsidR="00FE2058" w:rsidRPr="00503691" w14:paraId="0F1AD158" w14:textId="77777777">
        <w:trPr>
          <w:trHeight w:hRule="exact" w:val="397"/>
        </w:trPr>
        <w:tc>
          <w:tcPr>
            <w:tcW w:w="48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D7A2C" w14:textId="77777777" w:rsidR="00FE2058" w:rsidRPr="000600D8" w:rsidRDefault="00FE2058" w:rsidP="00F90C08">
            <w:pPr>
              <w:rPr>
                <w:rFonts w:ascii="Arial" w:hAnsi="Arial" w:cs="Arial"/>
                <w:smallCaps/>
                <w:sz w:val="20"/>
                <w:szCs w:val="20"/>
              </w:rPr>
            </w:pPr>
            <w:r w:rsidRPr="000600D8">
              <w:rPr>
                <w:rFonts w:ascii="Arial" w:hAnsi="Arial" w:cs="Arial"/>
                <w:smallCaps/>
                <w:sz w:val="20"/>
                <w:szCs w:val="20"/>
              </w:rPr>
              <w:t xml:space="preserve">Responsável: </w:t>
            </w:r>
            <w:r w:rsidRPr="000600D8">
              <w:rPr>
                <w:rFonts w:ascii="Arial" w:hAnsi="Arial" w:cs="Arial"/>
                <w:smallCaps/>
                <w:color w:val="0000FF"/>
                <w:sz w:val="20"/>
                <w:szCs w:val="20"/>
              </w:rPr>
              <w:t xml:space="preserve"> </w:t>
            </w:r>
          </w:p>
        </w:tc>
        <w:tc>
          <w:tcPr>
            <w:tcW w:w="5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4E324" w14:textId="7C0EBE75" w:rsidR="00FE2058" w:rsidRPr="000600D8" w:rsidRDefault="00FE2058" w:rsidP="00F90C08">
            <w:pPr>
              <w:rPr>
                <w:rFonts w:ascii="Arial" w:hAnsi="Arial" w:cs="Arial"/>
                <w:smallCaps/>
                <w:sz w:val="20"/>
                <w:szCs w:val="20"/>
              </w:rPr>
            </w:pPr>
            <w:r w:rsidRPr="000600D8">
              <w:rPr>
                <w:rFonts w:ascii="Arial" w:hAnsi="Arial" w:cs="Arial"/>
                <w:smallCaps/>
                <w:sz w:val="20"/>
                <w:szCs w:val="20"/>
              </w:rPr>
              <w:t>Telefone (s):</w:t>
            </w:r>
            <w:r w:rsidRPr="000600D8">
              <w:rPr>
                <w:rFonts w:ascii="Arial" w:hAnsi="Arial" w:cs="Arial"/>
                <w:smallCaps/>
                <w:noProof/>
                <w:color w:val="0000FF"/>
                <w:sz w:val="20"/>
                <w:szCs w:val="20"/>
              </w:rPr>
              <w:t xml:space="preserve"> </w:t>
            </w:r>
          </w:p>
        </w:tc>
      </w:tr>
      <w:tr w:rsidR="00FE2058" w:rsidRPr="00503691" w14:paraId="19E4754C" w14:textId="77777777">
        <w:trPr>
          <w:trHeight w:hRule="exact" w:val="397"/>
        </w:trPr>
        <w:tc>
          <w:tcPr>
            <w:tcW w:w="48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DDACA" w14:textId="20A2B425" w:rsidR="00FE2058" w:rsidRPr="000600D8" w:rsidRDefault="00FE2058" w:rsidP="006F51AA">
            <w:pPr>
              <w:rPr>
                <w:rFonts w:ascii="Arial" w:hAnsi="Arial" w:cs="Arial"/>
                <w:smallCaps/>
                <w:sz w:val="20"/>
                <w:szCs w:val="20"/>
              </w:rPr>
            </w:pPr>
            <w:r w:rsidRPr="000600D8">
              <w:rPr>
                <w:rFonts w:ascii="Arial" w:hAnsi="Arial" w:cs="Arial"/>
                <w:smallCaps/>
                <w:sz w:val="20"/>
                <w:szCs w:val="20"/>
              </w:rPr>
              <w:t xml:space="preserve">Data de Vencimento da Fatura: </w:t>
            </w:r>
          </w:p>
        </w:tc>
        <w:tc>
          <w:tcPr>
            <w:tcW w:w="5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F253D" w14:textId="77777777" w:rsidR="00FE2058" w:rsidRPr="000600D8" w:rsidRDefault="00FE2058" w:rsidP="000600D8">
            <w:pPr>
              <w:rPr>
                <w:rFonts w:ascii="Arial" w:hAnsi="Arial" w:cs="Arial"/>
                <w:smallCaps/>
                <w:sz w:val="20"/>
                <w:szCs w:val="20"/>
              </w:rPr>
            </w:pPr>
            <w:r w:rsidRPr="000600D8">
              <w:rPr>
                <w:rFonts w:ascii="Arial" w:hAnsi="Arial" w:cs="Arial"/>
                <w:smallCaps/>
                <w:sz w:val="20"/>
                <w:szCs w:val="20"/>
              </w:rPr>
              <w:t>Número de Parcelas:</w:t>
            </w:r>
            <w:r w:rsidRPr="000600D8">
              <w:rPr>
                <w:rFonts w:ascii="Arial" w:hAnsi="Arial" w:cs="Arial"/>
                <w:smallCaps/>
                <w:noProof/>
                <w:color w:val="0000FF"/>
                <w:sz w:val="20"/>
                <w:szCs w:val="20"/>
              </w:rPr>
              <w:t xml:space="preserve"> </w:t>
            </w:r>
          </w:p>
        </w:tc>
      </w:tr>
      <w:tr w:rsidR="00FE2058" w:rsidRPr="00503691" w14:paraId="6065B7B5" w14:textId="77777777">
        <w:trPr>
          <w:trHeight w:hRule="exact" w:val="397"/>
        </w:trPr>
        <w:tc>
          <w:tcPr>
            <w:tcW w:w="48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499CE" w14:textId="77777777" w:rsidR="00FE2058" w:rsidRPr="000600D8" w:rsidRDefault="00FE2058" w:rsidP="006F51AA">
            <w:pPr>
              <w:rPr>
                <w:rFonts w:ascii="Arial" w:hAnsi="Arial" w:cs="Arial"/>
                <w:smallCaps/>
                <w:sz w:val="20"/>
                <w:szCs w:val="20"/>
              </w:rPr>
            </w:pPr>
            <w:r w:rsidRPr="000600D8">
              <w:rPr>
                <w:rFonts w:ascii="Arial" w:hAnsi="Arial" w:cs="Arial"/>
                <w:smallCaps/>
                <w:sz w:val="20"/>
                <w:szCs w:val="20"/>
              </w:rPr>
              <w:t xml:space="preserve">Política de Apoio: </w:t>
            </w:r>
          </w:p>
        </w:tc>
        <w:tc>
          <w:tcPr>
            <w:tcW w:w="5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D72B0" w14:textId="5CAD7D65" w:rsidR="00FE2058" w:rsidRPr="000600D8" w:rsidRDefault="00FE2058" w:rsidP="000600D8">
            <w:pPr>
              <w:rPr>
                <w:rFonts w:ascii="Arial" w:hAnsi="Arial" w:cs="Arial"/>
                <w:smallCaps/>
                <w:sz w:val="20"/>
                <w:szCs w:val="20"/>
              </w:rPr>
            </w:pPr>
            <w:r w:rsidRPr="000600D8">
              <w:rPr>
                <w:rFonts w:ascii="Arial" w:hAnsi="Arial" w:cs="Arial"/>
                <w:smallCaps/>
                <w:sz w:val="20"/>
                <w:szCs w:val="20"/>
              </w:rPr>
              <w:t xml:space="preserve">Valor das Parcelas (R$): </w:t>
            </w:r>
          </w:p>
        </w:tc>
      </w:tr>
      <w:tr w:rsidR="00FE2058" w:rsidRPr="00F36C81" w14:paraId="392F1609" w14:textId="77777777">
        <w:trPr>
          <w:trHeight w:hRule="exact" w:val="397"/>
        </w:trPr>
        <w:tc>
          <w:tcPr>
            <w:tcW w:w="999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  <w:vAlign w:val="center"/>
          </w:tcPr>
          <w:p w14:paraId="39457891" w14:textId="77777777" w:rsidR="00FE2058" w:rsidRPr="00EE3A7B" w:rsidRDefault="00FE2058" w:rsidP="00503691">
            <w:pPr>
              <w:rPr>
                <w:rFonts w:ascii="Arial" w:hAnsi="Arial" w:cs="Arial"/>
                <w:b/>
                <w:smallCaps/>
                <w:sz w:val="20"/>
                <w:szCs w:val="20"/>
              </w:rPr>
            </w:pPr>
            <w:r w:rsidRPr="00EE3A7B">
              <w:rPr>
                <w:rFonts w:ascii="Arial" w:hAnsi="Arial" w:cs="Arial"/>
                <w:b/>
                <w:smallCaps/>
                <w:sz w:val="20"/>
                <w:szCs w:val="20"/>
              </w:rPr>
              <w:t>OBSERVAÇÕES</w:t>
            </w:r>
          </w:p>
        </w:tc>
      </w:tr>
      <w:tr w:rsidR="00FE2058" w:rsidRPr="00503691" w14:paraId="523E3D59" w14:textId="77777777" w:rsidTr="00861BEB">
        <w:trPr>
          <w:cantSplit/>
          <w:trHeight w:hRule="exact" w:val="1097"/>
        </w:trPr>
        <w:tc>
          <w:tcPr>
            <w:tcW w:w="999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E6D3C6C" w14:textId="77777777" w:rsidR="00FE2058" w:rsidRPr="004D6D59" w:rsidRDefault="00FE2058" w:rsidP="004D6D59">
            <w:pPr>
              <w:rPr>
                <w:rFonts w:ascii="Arial" w:hAnsi="Arial" w:cs="Arial"/>
                <w:smallCaps/>
                <w:color w:val="0000FF"/>
                <w:sz w:val="20"/>
              </w:rPr>
            </w:pPr>
          </w:p>
          <w:p w14:paraId="1FB3DD51" w14:textId="77777777" w:rsidR="00FE2058" w:rsidRPr="00503691" w:rsidRDefault="00FE2058" w:rsidP="004D6D59">
            <w:pPr>
              <w:rPr>
                <w:rFonts w:ascii="Arial" w:hAnsi="Arial" w:cs="Arial"/>
                <w:smallCaps/>
                <w:sz w:val="20"/>
              </w:rPr>
            </w:pPr>
          </w:p>
        </w:tc>
      </w:tr>
    </w:tbl>
    <w:p w14:paraId="38C45FC4" w14:textId="77777777" w:rsidR="00FE2058" w:rsidRDefault="00FE2058" w:rsidP="005E6942">
      <w:pPr>
        <w:sectPr w:rsidR="00FE2058" w:rsidSect="00FE2058">
          <w:headerReference w:type="default" r:id="rId8"/>
          <w:pgSz w:w="11907" w:h="16840" w:code="9"/>
          <w:pgMar w:top="964" w:right="964" w:bottom="567" w:left="964" w:header="0" w:footer="0" w:gutter="0"/>
          <w:pgNumType w:start="1"/>
          <w:cols w:space="708"/>
          <w:docGrid w:linePitch="360"/>
        </w:sectPr>
      </w:pPr>
    </w:p>
    <w:p w14:paraId="609AB346" w14:textId="77777777" w:rsidR="00FE2058" w:rsidRPr="006A0FBE" w:rsidRDefault="00FE2058" w:rsidP="005E6942"/>
    <w:sectPr w:rsidR="00FE2058" w:rsidRPr="006A0FBE" w:rsidSect="00FE2058">
      <w:headerReference w:type="default" r:id="rId9"/>
      <w:type w:val="continuous"/>
      <w:pgSz w:w="11907" w:h="16840" w:code="9"/>
      <w:pgMar w:top="964" w:right="964" w:bottom="567" w:left="96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718B22" w14:textId="77777777" w:rsidR="00FE2058" w:rsidRDefault="00FE2058">
      <w:r>
        <w:separator/>
      </w:r>
    </w:p>
  </w:endnote>
  <w:endnote w:type="continuationSeparator" w:id="0">
    <w:p w14:paraId="00FEF74F" w14:textId="77777777" w:rsidR="00FE2058" w:rsidRDefault="00FE20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pperplate Gothic Bold">
    <w:altName w:val="Swis721 Ex BT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DC72CD" w14:textId="77777777" w:rsidR="00FE2058" w:rsidRDefault="00FE2058">
      <w:r>
        <w:separator/>
      </w:r>
    </w:p>
  </w:footnote>
  <w:footnote w:type="continuationSeparator" w:id="0">
    <w:p w14:paraId="1B4BD818" w14:textId="77777777" w:rsidR="00FE2058" w:rsidRDefault="00FE20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973A6C" w14:textId="77777777" w:rsidR="00FE2058" w:rsidRPr="00EE3A7B" w:rsidRDefault="00FE2058">
    <w:pPr>
      <w:pStyle w:val="Cabealho"/>
      <w:rPr>
        <w:rFonts w:ascii="Arial" w:hAnsi="Arial" w:cs="Arial"/>
        <w:sz w:val="28"/>
        <w:szCs w:val="28"/>
      </w:rPr>
    </w:pPr>
    <w:r w:rsidRPr="00EE3A7B">
      <w:rPr>
        <w:rFonts w:ascii="Arial" w:hAnsi="Arial" w:cs="Arial"/>
        <w:noProof/>
        <w:sz w:val="28"/>
        <w:szCs w:val="28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254738EC" wp14:editId="385F76A0">
              <wp:simplePos x="0" y="0"/>
              <wp:positionH relativeFrom="column">
                <wp:posOffset>-231140</wp:posOffset>
              </wp:positionH>
              <wp:positionV relativeFrom="paragraph">
                <wp:posOffset>276225</wp:posOffset>
              </wp:positionV>
              <wp:extent cx="6924675" cy="342900"/>
              <wp:effectExtent l="0" t="0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924675" cy="34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FCE818B" w14:textId="77777777" w:rsidR="00FE2058" w:rsidRPr="00684C3E" w:rsidRDefault="00FE2058" w:rsidP="00AD6DCD">
                          <w:pPr>
                            <w:pStyle w:val="Ttulo7"/>
                            <w:jc w:val="center"/>
                            <w:rPr>
                              <w:rFonts w:ascii="Arial" w:hAnsi="Arial"/>
                              <w:color w:val="FF0000"/>
                              <w:sz w:val="32"/>
                              <w:szCs w:val="32"/>
                            </w:rPr>
                          </w:pPr>
                          <w:r w:rsidRPr="00684C3E">
                            <w:rPr>
                              <w:rFonts w:ascii="Arial" w:hAnsi="Arial"/>
                              <w:sz w:val="32"/>
                              <w:szCs w:val="32"/>
                            </w:rPr>
                            <w:t xml:space="preserve">SCGÁS - Cadastro de Cliente Residencial – </w:t>
                          </w:r>
                          <w:r w:rsidRPr="00684C3E">
                            <w:rPr>
                              <w:rFonts w:ascii="Arial" w:hAnsi="Arial"/>
                              <w:color w:val="0000FF"/>
                              <w:sz w:val="32"/>
                              <w:szCs w:val="32"/>
                            </w:rPr>
                            <w:t xml:space="preserve">CCR </w:t>
                          </w:r>
                        </w:p>
                        <w:p w14:paraId="304CB06D" w14:textId="77777777" w:rsidR="00FE2058" w:rsidRPr="00AE4569" w:rsidRDefault="00FE2058" w:rsidP="00AE4569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54738EC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-18.2pt;margin-top:21.75pt;width:545.25pt;height:27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" filled="f" stroked="f">
              <v:textbox>
                <w:txbxContent>
                  <w:p w14:paraId="7FCE818B" w14:textId="77777777" w:rsidR="00FE2058" w:rsidRPr="00684C3E" w:rsidRDefault="00FE2058" w:rsidP="00AD6DCD">
                    <w:pPr>
                      <w:pStyle w:val="Ttulo7"/>
                      <w:jc w:val="center"/>
                      <w:rPr>
                        <w:rFonts w:ascii="Arial" w:hAnsi="Arial"/>
                        <w:color w:val="FF0000"/>
                        <w:sz w:val="32"/>
                        <w:szCs w:val="32"/>
                      </w:rPr>
                    </w:pPr>
                    <w:r w:rsidRPr="00684C3E">
                      <w:rPr>
                        <w:rFonts w:ascii="Arial" w:hAnsi="Arial"/>
                        <w:sz w:val="32"/>
                        <w:szCs w:val="32"/>
                      </w:rPr>
                      <w:t xml:space="preserve">SCGÁS - Cadastro de Cliente Residencial – </w:t>
                    </w:r>
                    <w:r w:rsidRPr="00684C3E">
                      <w:rPr>
                        <w:rFonts w:ascii="Arial" w:hAnsi="Arial"/>
                        <w:color w:val="0000FF"/>
                        <w:sz w:val="32"/>
                        <w:szCs w:val="32"/>
                      </w:rPr>
                      <w:t xml:space="preserve">CCR </w:t>
                    </w:r>
                  </w:p>
                  <w:p w14:paraId="304CB06D" w14:textId="77777777" w:rsidR="00FE2058" w:rsidRPr="00AE4569" w:rsidRDefault="00FE2058" w:rsidP="00AE4569"/>
                </w:txbxContent>
              </v:textbox>
            </v:shape>
          </w:pict>
        </mc:Fallback>
      </mc:AlternateContent>
    </w:r>
    <w:r w:rsidRPr="00EE3A7B">
      <w:rPr>
        <w:rFonts w:ascii="Arial" w:hAnsi="Arial" w:cs="Arial"/>
        <w:noProof/>
        <w:sz w:val="28"/>
        <w:szCs w:val="28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1569724" wp14:editId="31F110B4">
              <wp:simplePos x="0" y="0"/>
              <wp:positionH relativeFrom="column">
                <wp:posOffset>0</wp:posOffset>
              </wp:positionH>
              <wp:positionV relativeFrom="paragraph">
                <wp:posOffset>683895</wp:posOffset>
              </wp:positionV>
              <wp:extent cx="6286500" cy="0"/>
              <wp:effectExtent l="21590" t="26670" r="26035" b="20955"/>
              <wp:wrapNone/>
              <wp:docPr id="4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286500" cy="0"/>
                      </a:xfrm>
                      <a:prstGeom prst="line">
                        <a:avLst/>
                      </a:prstGeom>
                      <a:noFill/>
                      <a:ln w="381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7C8EE65" id="Line 1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3.85pt" to="495pt,5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" strokeweight="3pt"/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268408" w14:textId="77777777" w:rsidR="00D07C74" w:rsidRPr="00EE3A7B" w:rsidRDefault="00D07C74">
    <w:pPr>
      <w:pStyle w:val="Cabealho"/>
      <w:rPr>
        <w:rFonts w:ascii="Arial" w:hAnsi="Arial" w:cs="Arial"/>
        <w:sz w:val="28"/>
        <w:szCs w:val="28"/>
      </w:rPr>
    </w:pPr>
    <w:r w:rsidRPr="00EE3A7B">
      <w:rPr>
        <w:rFonts w:ascii="Arial" w:hAnsi="Arial" w:cs="Arial"/>
        <w:noProof/>
        <w:sz w:val="28"/>
        <w:szCs w:val="28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81A8DF4" wp14:editId="7DC484D5">
              <wp:simplePos x="0" y="0"/>
              <wp:positionH relativeFrom="column">
                <wp:posOffset>-231140</wp:posOffset>
              </wp:positionH>
              <wp:positionV relativeFrom="paragraph">
                <wp:posOffset>276225</wp:posOffset>
              </wp:positionV>
              <wp:extent cx="6924675" cy="342900"/>
              <wp:effectExtent l="0" t="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924675" cy="34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8344205" w14:textId="77777777" w:rsidR="00D07C74" w:rsidRPr="00684C3E" w:rsidRDefault="00D07C74" w:rsidP="00AD6DCD">
                          <w:pPr>
                            <w:pStyle w:val="Ttulo7"/>
                            <w:jc w:val="center"/>
                            <w:rPr>
                              <w:rFonts w:ascii="Arial" w:hAnsi="Arial"/>
                              <w:color w:val="FF0000"/>
                              <w:sz w:val="32"/>
                              <w:szCs w:val="32"/>
                            </w:rPr>
                          </w:pPr>
                          <w:r w:rsidRPr="00684C3E">
                            <w:rPr>
                              <w:rFonts w:ascii="Arial" w:hAnsi="Arial"/>
                              <w:sz w:val="32"/>
                              <w:szCs w:val="32"/>
                            </w:rPr>
                            <w:t xml:space="preserve">SCGÁS - Cadastro de Cliente Residencial – </w:t>
                          </w:r>
                          <w:r w:rsidRPr="00684C3E">
                            <w:rPr>
                              <w:rFonts w:ascii="Arial" w:hAnsi="Arial"/>
                              <w:color w:val="0000FF"/>
                              <w:sz w:val="32"/>
                              <w:szCs w:val="32"/>
                            </w:rPr>
                            <w:t xml:space="preserve">CCR </w:t>
                          </w:r>
                        </w:p>
                        <w:p w14:paraId="77D57708" w14:textId="77777777" w:rsidR="00D07C74" w:rsidRPr="00AE4569" w:rsidRDefault="00D07C74" w:rsidP="00AE4569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81A8DF4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-18.2pt;margin-top:21.75pt;width:545.25pt;height:2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" filled="f" stroked="f">
              <v:textbox>
                <w:txbxContent>
                  <w:p w14:paraId="28344205" w14:textId="77777777" w:rsidR="00D07C74" w:rsidRPr="00684C3E" w:rsidRDefault="00D07C74" w:rsidP="00AD6DCD">
                    <w:pPr>
                      <w:pStyle w:val="Ttulo7"/>
                      <w:jc w:val="center"/>
                      <w:rPr>
                        <w:rFonts w:ascii="Arial" w:hAnsi="Arial"/>
                        <w:color w:val="FF0000"/>
                        <w:sz w:val="32"/>
                        <w:szCs w:val="32"/>
                      </w:rPr>
                    </w:pPr>
                    <w:r w:rsidRPr="00684C3E">
                      <w:rPr>
                        <w:rFonts w:ascii="Arial" w:hAnsi="Arial"/>
                        <w:sz w:val="32"/>
                        <w:szCs w:val="32"/>
                      </w:rPr>
                      <w:t xml:space="preserve">SCGÁS - Cadastro de Cliente Residencial – </w:t>
                    </w:r>
                    <w:r w:rsidRPr="00684C3E">
                      <w:rPr>
                        <w:rFonts w:ascii="Arial" w:hAnsi="Arial"/>
                        <w:color w:val="0000FF"/>
                        <w:sz w:val="32"/>
                        <w:szCs w:val="32"/>
                      </w:rPr>
                      <w:t xml:space="preserve">CCR </w:t>
                    </w:r>
                  </w:p>
                  <w:p w14:paraId="77D57708" w14:textId="77777777" w:rsidR="00D07C74" w:rsidRPr="00AE4569" w:rsidRDefault="00D07C74" w:rsidP="00AE4569"/>
                </w:txbxContent>
              </v:textbox>
            </v:shape>
          </w:pict>
        </mc:Fallback>
      </mc:AlternateContent>
    </w:r>
    <w:r w:rsidRPr="00EE3A7B">
      <w:rPr>
        <w:rFonts w:ascii="Arial" w:hAnsi="Arial" w:cs="Arial"/>
        <w:noProof/>
        <w:sz w:val="28"/>
        <w:szCs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728CC3F" wp14:editId="73308A3D">
              <wp:simplePos x="0" y="0"/>
              <wp:positionH relativeFrom="column">
                <wp:posOffset>0</wp:posOffset>
              </wp:positionH>
              <wp:positionV relativeFrom="paragraph">
                <wp:posOffset>683895</wp:posOffset>
              </wp:positionV>
              <wp:extent cx="6286500" cy="0"/>
              <wp:effectExtent l="21590" t="26670" r="26035" b="20955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286500" cy="0"/>
                      </a:xfrm>
                      <a:prstGeom prst="line">
                        <a:avLst/>
                      </a:prstGeom>
                      <a:noFill/>
                      <a:ln w="381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011E1B9" id="Line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3.85pt" to="495pt,5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" strokeweight="3pt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0AE8157D"/>
    <w:multiLevelType w:val="hybridMultilevel"/>
    <w:tmpl w:val="7940058E"/>
    <w:lvl w:ilvl="0" w:tplc="D700C58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1">
    <w:nsid w:val="47805019"/>
    <w:multiLevelType w:val="multilevel"/>
    <w:tmpl w:val="1A9044C2"/>
    <w:lvl w:ilvl="0">
      <w:start w:val="1"/>
      <w:numFmt w:val="decimal"/>
      <w:pStyle w:val="Ttulo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Ttulo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1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7751D"/>
    <w:rsid w:val="000019B6"/>
    <w:rsid w:val="00014821"/>
    <w:rsid w:val="0001501E"/>
    <w:rsid w:val="00027BA9"/>
    <w:rsid w:val="00032397"/>
    <w:rsid w:val="00032E3B"/>
    <w:rsid w:val="000334FA"/>
    <w:rsid w:val="0003394B"/>
    <w:rsid w:val="00036D05"/>
    <w:rsid w:val="00037FE5"/>
    <w:rsid w:val="000473FD"/>
    <w:rsid w:val="00051824"/>
    <w:rsid w:val="00051AB6"/>
    <w:rsid w:val="00051B00"/>
    <w:rsid w:val="00055598"/>
    <w:rsid w:val="000600D8"/>
    <w:rsid w:val="00062139"/>
    <w:rsid w:val="00065C3F"/>
    <w:rsid w:val="000700FC"/>
    <w:rsid w:val="0007279C"/>
    <w:rsid w:val="0007291D"/>
    <w:rsid w:val="00075E83"/>
    <w:rsid w:val="000878F2"/>
    <w:rsid w:val="000904AF"/>
    <w:rsid w:val="00093775"/>
    <w:rsid w:val="000956F7"/>
    <w:rsid w:val="000A24E9"/>
    <w:rsid w:val="000B23AE"/>
    <w:rsid w:val="000B5EFE"/>
    <w:rsid w:val="000C6E70"/>
    <w:rsid w:val="000E4553"/>
    <w:rsid w:val="000E7B50"/>
    <w:rsid w:val="000F0269"/>
    <w:rsid w:val="000F628B"/>
    <w:rsid w:val="0010100F"/>
    <w:rsid w:val="0010594F"/>
    <w:rsid w:val="001110F6"/>
    <w:rsid w:val="00113914"/>
    <w:rsid w:val="00116A5C"/>
    <w:rsid w:val="0012495A"/>
    <w:rsid w:val="0013091E"/>
    <w:rsid w:val="00133CB3"/>
    <w:rsid w:val="00137112"/>
    <w:rsid w:val="00141B1A"/>
    <w:rsid w:val="0014257E"/>
    <w:rsid w:val="00155A1B"/>
    <w:rsid w:val="0017646F"/>
    <w:rsid w:val="0018375E"/>
    <w:rsid w:val="001838D9"/>
    <w:rsid w:val="00185E1A"/>
    <w:rsid w:val="001A18DA"/>
    <w:rsid w:val="001A212F"/>
    <w:rsid w:val="001A2C11"/>
    <w:rsid w:val="001A5055"/>
    <w:rsid w:val="001A6F66"/>
    <w:rsid w:val="001A74EB"/>
    <w:rsid w:val="001B52A5"/>
    <w:rsid w:val="001B6FF4"/>
    <w:rsid w:val="001C6AA6"/>
    <w:rsid w:val="001D4E1C"/>
    <w:rsid w:val="001E2F01"/>
    <w:rsid w:val="001E616B"/>
    <w:rsid w:val="001E65C8"/>
    <w:rsid w:val="001F1829"/>
    <w:rsid w:val="001F6545"/>
    <w:rsid w:val="00201CE4"/>
    <w:rsid w:val="00204388"/>
    <w:rsid w:val="00206588"/>
    <w:rsid w:val="00206A04"/>
    <w:rsid w:val="0020763B"/>
    <w:rsid w:val="00210377"/>
    <w:rsid w:val="00210641"/>
    <w:rsid w:val="00220F7E"/>
    <w:rsid w:val="00222E56"/>
    <w:rsid w:val="00223676"/>
    <w:rsid w:val="00223986"/>
    <w:rsid w:val="00223B88"/>
    <w:rsid w:val="00227F3C"/>
    <w:rsid w:val="00233F26"/>
    <w:rsid w:val="00246C9F"/>
    <w:rsid w:val="002515D6"/>
    <w:rsid w:val="00256685"/>
    <w:rsid w:val="00260CFB"/>
    <w:rsid w:val="00267F11"/>
    <w:rsid w:val="002711C5"/>
    <w:rsid w:val="00290B32"/>
    <w:rsid w:val="00291377"/>
    <w:rsid w:val="002916F6"/>
    <w:rsid w:val="00291F49"/>
    <w:rsid w:val="002A28B0"/>
    <w:rsid w:val="002A5D4F"/>
    <w:rsid w:val="002B2784"/>
    <w:rsid w:val="002C3AC6"/>
    <w:rsid w:val="002C5837"/>
    <w:rsid w:val="002D3833"/>
    <w:rsid w:val="002D3C80"/>
    <w:rsid w:val="002D3E38"/>
    <w:rsid w:val="002D58C7"/>
    <w:rsid w:val="002D7E7F"/>
    <w:rsid w:val="002E2B42"/>
    <w:rsid w:val="002F030A"/>
    <w:rsid w:val="002F19A5"/>
    <w:rsid w:val="002F550A"/>
    <w:rsid w:val="002F6B54"/>
    <w:rsid w:val="0030533B"/>
    <w:rsid w:val="00310837"/>
    <w:rsid w:val="0031255F"/>
    <w:rsid w:val="0032482F"/>
    <w:rsid w:val="00334BF3"/>
    <w:rsid w:val="003433D4"/>
    <w:rsid w:val="00362C9F"/>
    <w:rsid w:val="00364EEA"/>
    <w:rsid w:val="0036612F"/>
    <w:rsid w:val="0037192B"/>
    <w:rsid w:val="00374441"/>
    <w:rsid w:val="0037751E"/>
    <w:rsid w:val="00381BD5"/>
    <w:rsid w:val="003829C2"/>
    <w:rsid w:val="003A2140"/>
    <w:rsid w:val="003A282F"/>
    <w:rsid w:val="003A42BD"/>
    <w:rsid w:val="003B0D97"/>
    <w:rsid w:val="003B1154"/>
    <w:rsid w:val="003B278D"/>
    <w:rsid w:val="003B38EB"/>
    <w:rsid w:val="003B4470"/>
    <w:rsid w:val="003D07D3"/>
    <w:rsid w:val="003D1EAD"/>
    <w:rsid w:val="003D51BE"/>
    <w:rsid w:val="003D5243"/>
    <w:rsid w:val="003F3D73"/>
    <w:rsid w:val="00400AC5"/>
    <w:rsid w:val="004032C2"/>
    <w:rsid w:val="0041001E"/>
    <w:rsid w:val="00410DA2"/>
    <w:rsid w:val="00416969"/>
    <w:rsid w:val="00435DB0"/>
    <w:rsid w:val="004462FC"/>
    <w:rsid w:val="00453404"/>
    <w:rsid w:val="004565B9"/>
    <w:rsid w:val="00456807"/>
    <w:rsid w:val="00461CCD"/>
    <w:rsid w:val="00461DF5"/>
    <w:rsid w:val="004637B1"/>
    <w:rsid w:val="00463C3E"/>
    <w:rsid w:val="00481248"/>
    <w:rsid w:val="00483318"/>
    <w:rsid w:val="00487606"/>
    <w:rsid w:val="00492323"/>
    <w:rsid w:val="00497B70"/>
    <w:rsid w:val="004A71E1"/>
    <w:rsid w:val="004C1358"/>
    <w:rsid w:val="004C2C34"/>
    <w:rsid w:val="004D26A6"/>
    <w:rsid w:val="004D4E2E"/>
    <w:rsid w:val="004D64E8"/>
    <w:rsid w:val="004D6D59"/>
    <w:rsid w:val="004D7575"/>
    <w:rsid w:val="004E3F5E"/>
    <w:rsid w:val="004F0C0A"/>
    <w:rsid w:val="00500DE2"/>
    <w:rsid w:val="00502BC4"/>
    <w:rsid w:val="00503691"/>
    <w:rsid w:val="00506D0B"/>
    <w:rsid w:val="00524B11"/>
    <w:rsid w:val="005250B7"/>
    <w:rsid w:val="00527C1F"/>
    <w:rsid w:val="00531DAD"/>
    <w:rsid w:val="00536CCA"/>
    <w:rsid w:val="00543E5E"/>
    <w:rsid w:val="00544E42"/>
    <w:rsid w:val="00544EBF"/>
    <w:rsid w:val="00551F5A"/>
    <w:rsid w:val="00562250"/>
    <w:rsid w:val="0056538D"/>
    <w:rsid w:val="00567484"/>
    <w:rsid w:val="00567B2E"/>
    <w:rsid w:val="00572211"/>
    <w:rsid w:val="0057759B"/>
    <w:rsid w:val="005855E4"/>
    <w:rsid w:val="005A268F"/>
    <w:rsid w:val="005A34BE"/>
    <w:rsid w:val="005A4068"/>
    <w:rsid w:val="005B737A"/>
    <w:rsid w:val="005C1B37"/>
    <w:rsid w:val="005D4866"/>
    <w:rsid w:val="005D79CA"/>
    <w:rsid w:val="005E39DE"/>
    <w:rsid w:val="005E6942"/>
    <w:rsid w:val="005F0DB9"/>
    <w:rsid w:val="005F1F69"/>
    <w:rsid w:val="005F2B54"/>
    <w:rsid w:val="005F5873"/>
    <w:rsid w:val="005F70D1"/>
    <w:rsid w:val="005F714E"/>
    <w:rsid w:val="006005F4"/>
    <w:rsid w:val="00600E0E"/>
    <w:rsid w:val="00613620"/>
    <w:rsid w:val="00613679"/>
    <w:rsid w:val="00632D6E"/>
    <w:rsid w:val="00633760"/>
    <w:rsid w:val="00636A03"/>
    <w:rsid w:val="006456B7"/>
    <w:rsid w:val="00645878"/>
    <w:rsid w:val="006544A0"/>
    <w:rsid w:val="00670C11"/>
    <w:rsid w:val="00677A96"/>
    <w:rsid w:val="006849B0"/>
    <w:rsid w:val="00684C3E"/>
    <w:rsid w:val="00692146"/>
    <w:rsid w:val="006A0FBE"/>
    <w:rsid w:val="006A1417"/>
    <w:rsid w:val="006A15DC"/>
    <w:rsid w:val="006A2CF6"/>
    <w:rsid w:val="006B0AF5"/>
    <w:rsid w:val="006B0B73"/>
    <w:rsid w:val="006B1B27"/>
    <w:rsid w:val="006B7CB3"/>
    <w:rsid w:val="006C271D"/>
    <w:rsid w:val="006C526B"/>
    <w:rsid w:val="006C7D3D"/>
    <w:rsid w:val="006D04BE"/>
    <w:rsid w:val="006D41B2"/>
    <w:rsid w:val="006E2CEE"/>
    <w:rsid w:val="006E52AB"/>
    <w:rsid w:val="006F1B1A"/>
    <w:rsid w:val="006F51AA"/>
    <w:rsid w:val="006F74EC"/>
    <w:rsid w:val="006F7C86"/>
    <w:rsid w:val="00701908"/>
    <w:rsid w:val="00705B46"/>
    <w:rsid w:val="00710101"/>
    <w:rsid w:val="0071483D"/>
    <w:rsid w:val="007252F2"/>
    <w:rsid w:val="00725424"/>
    <w:rsid w:val="00725CF5"/>
    <w:rsid w:val="00727036"/>
    <w:rsid w:val="00743900"/>
    <w:rsid w:val="007470FA"/>
    <w:rsid w:val="00750FB6"/>
    <w:rsid w:val="007628C4"/>
    <w:rsid w:val="007657E5"/>
    <w:rsid w:val="00772F87"/>
    <w:rsid w:val="00775A01"/>
    <w:rsid w:val="0078249C"/>
    <w:rsid w:val="00785F1E"/>
    <w:rsid w:val="00790612"/>
    <w:rsid w:val="00790AF0"/>
    <w:rsid w:val="007A2DEF"/>
    <w:rsid w:val="007C13F4"/>
    <w:rsid w:val="007C38A1"/>
    <w:rsid w:val="007C4B14"/>
    <w:rsid w:val="007D3714"/>
    <w:rsid w:val="007E0BD6"/>
    <w:rsid w:val="007E7596"/>
    <w:rsid w:val="007F0FBD"/>
    <w:rsid w:val="0080440B"/>
    <w:rsid w:val="00805D48"/>
    <w:rsid w:val="00807821"/>
    <w:rsid w:val="00827AF8"/>
    <w:rsid w:val="00832323"/>
    <w:rsid w:val="00835B2F"/>
    <w:rsid w:val="00843EC4"/>
    <w:rsid w:val="0085015B"/>
    <w:rsid w:val="0085364C"/>
    <w:rsid w:val="00861BEB"/>
    <w:rsid w:val="008649B8"/>
    <w:rsid w:val="0086746E"/>
    <w:rsid w:val="008734EA"/>
    <w:rsid w:val="00874071"/>
    <w:rsid w:val="0087443D"/>
    <w:rsid w:val="0087751D"/>
    <w:rsid w:val="008775EE"/>
    <w:rsid w:val="0088102C"/>
    <w:rsid w:val="008839C9"/>
    <w:rsid w:val="008953E2"/>
    <w:rsid w:val="008A690F"/>
    <w:rsid w:val="008A7BD0"/>
    <w:rsid w:val="008B616B"/>
    <w:rsid w:val="008C2E8C"/>
    <w:rsid w:val="008C52A0"/>
    <w:rsid w:val="008C57DF"/>
    <w:rsid w:val="008C65AB"/>
    <w:rsid w:val="008C66F8"/>
    <w:rsid w:val="008C7692"/>
    <w:rsid w:val="008D39D3"/>
    <w:rsid w:val="008E0BF3"/>
    <w:rsid w:val="008E6056"/>
    <w:rsid w:val="00914867"/>
    <w:rsid w:val="00915081"/>
    <w:rsid w:val="009209A8"/>
    <w:rsid w:val="00945D56"/>
    <w:rsid w:val="00947B6B"/>
    <w:rsid w:val="00950FCD"/>
    <w:rsid w:val="00952CBA"/>
    <w:rsid w:val="00955AA4"/>
    <w:rsid w:val="009566F2"/>
    <w:rsid w:val="00966895"/>
    <w:rsid w:val="00967E76"/>
    <w:rsid w:val="009742F7"/>
    <w:rsid w:val="00980E27"/>
    <w:rsid w:val="009A2085"/>
    <w:rsid w:val="009A4DCD"/>
    <w:rsid w:val="009B0D56"/>
    <w:rsid w:val="009B4C86"/>
    <w:rsid w:val="009B5347"/>
    <w:rsid w:val="009B66A1"/>
    <w:rsid w:val="009C0EE2"/>
    <w:rsid w:val="009C4798"/>
    <w:rsid w:val="009E3BB7"/>
    <w:rsid w:val="009E6E99"/>
    <w:rsid w:val="00A00F85"/>
    <w:rsid w:val="00A11EE2"/>
    <w:rsid w:val="00A13748"/>
    <w:rsid w:val="00A17FEC"/>
    <w:rsid w:val="00A22918"/>
    <w:rsid w:val="00A24AB6"/>
    <w:rsid w:val="00A259E8"/>
    <w:rsid w:val="00A32927"/>
    <w:rsid w:val="00A37DB9"/>
    <w:rsid w:val="00A7512E"/>
    <w:rsid w:val="00A87D9B"/>
    <w:rsid w:val="00AA4DEB"/>
    <w:rsid w:val="00AA5B4A"/>
    <w:rsid w:val="00AB7C9F"/>
    <w:rsid w:val="00AC4348"/>
    <w:rsid w:val="00AC4BF9"/>
    <w:rsid w:val="00AD0E0D"/>
    <w:rsid w:val="00AD6DCD"/>
    <w:rsid w:val="00AE4569"/>
    <w:rsid w:val="00AF5EC4"/>
    <w:rsid w:val="00AF6F4D"/>
    <w:rsid w:val="00B02F4B"/>
    <w:rsid w:val="00B057FE"/>
    <w:rsid w:val="00B11765"/>
    <w:rsid w:val="00B13782"/>
    <w:rsid w:val="00B24DD8"/>
    <w:rsid w:val="00B26299"/>
    <w:rsid w:val="00B30F67"/>
    <w:rsid w:val="00B32679"/>
    <w:rsid w:val="00B33D96"/>
    <w:rsid w:val="00B40381"/>
    <w:rsid w:val="00B45B97"/>
    <w:rsid w:val="00B4658B"/>
    <w:rsid w:val="00B564C5"/>
    <w:rsid w:val="00B63C80"/>
    <w:rsid w:val="00B652CD"/>
    <w:rsid w:val="00B912A6"/>
    <w:rsid w:val="00B96822"/>
    <w:rsid w:val="00BA0677"/>
    <w:rsid w:val="00BA07F5"/>
    <w:rsid w:val="00BA5CB8"/>
    <w:rsid w:val="00BA5D76"/>
    <w:rsid w:val="00BB3115"/>
    <w:rsid w:val="00C006AC"/>
    <w:rsid w:val="00C10ED3"/>
    <w:rsid w:val="00C11280"/>
    <w:rsid w:val="00C208EB"/>
    <w:rsid w:val="00C240A0"/>
    <w:rsid w:val="00C24194"/>
    <w:rsid w:val="00C25FA7"/>
    <w:rsid w:val="00C27E99"/>
    <w:rsid w:val="00C311D6"/>
    <w:rsid w:val="00C3301D"/>
    <w:rsid w:val="00C333F7"/>
    <w:rsid w:val="00C37C24"/>
    <w:rsid w:val="00C40101"/>
    <w:rsid w:val="00C432B0"/>
    <w:rsid w:val="00C46A85"/>
    <w:rsid w:val="00C5649A"/>
    <w:rsid w:val="00C61AB4"/>
    <w:rsid w:val="00C66DC5"/>
    <w:rsid w:val="00C71169"/>
    <w:rsid w:val="00C715A0"/>
    <w:rsid w:val="00C7253A"/>
    <w:rsid w:val="00C7422A"/>
    <w:rsid w:val="00C7472E"/>
    <w:rsid w:val="00C77700"/>
    <w:rsid w:val="00C82637"/>
    <w:rsid w:val="00C86093"/>
    <w:rsid w:val="00C87DAA"/>
    <w:rsid w:val="00CA1A79"/>
    <w:rsid w:val="00CA287B"/>
    <w:rsid w:val="00CA67DA"/>
    <w:rsid w:val="00CA70E8"/>
    <w:rsid w:val="00CB2C38"/>
    <w:rsid w:val="00CC0574"/>
    <w:rsid w:val="00CD0273"/>
    <w:rsid w:val="00CF12E7"/>
    <w:rsid w:val="00CF341D"/>
    <w:rsid w:val="00CF34AB"/>
    <w:rsid w:val="00CF73FD"/>
    <w:rsid w:val="00D03235"/>
    <w:rsid w:val="00D03521"/>
    <w:rsid w:val="00D0697C"/>
    <w:rsid w:val="00D071C1"/>
    <w:rsid w:val="00D07C74"/>
    <w:rsid w:val="00D107AF"/>
    <w:rsid w:val="00D1318D"/>
    <w:rsid w:val="00D1768D"/>
    <w:rsid w:val="00D20A1D"/>
    <w:rsid w:val="00D21CF0"/>
    <w:rsid w:val="00D2713B"/>
    <w:rsid w:val="00D34B98"/>
    <w:rsid w:val="00D37EE6"/>
    <w:rsid w:val="00D416C5"/>
    <w:rsid w:val="00D425F0"/>
    <w:rsid w:val="00D45890"/>
    <w:rsid w:val="00D47CF2"/>
    <w:rsid w:val="00D527E4"/>
    <w:rsid w:val="00D5601A"/>
    <w:rsid w:val="00D63524"/>
    <w:rsid w:val="00D72E61"/>
    <w:rsid w:val="00D7505C"/>
    <w:rsid w:val="00D75CA9"/>
    <w:rsid w:val="00D76369"/>
    <w:rsid w:val="00D84FD8"/>
    <w:rsid w:val="00D936A7"/>
    <w:rsid w:val="00D96A43"/>
    <w:rsid w:val="00DA24A4"/>
    <w:rsid w:val="00DB0213"/>
    <w:rsid w:val="00DB07B7"/>
    <w:rsid w:val="00DB4619"/>
    <w:rsid w:val="00DC73CC"/>
    <w:rsid w:val="00DD14A9"/>
    <w:rsid w:val="00DD4BAA"/>
    <w:rsid w:val="00DE059A"/>
    <w:rsid w:val="00DE0FF6"/>
    <w:rsid w:val="00DE4931"/>
    <w:rsid w:val="00DE5DA6"/>
    <w:rsid w:val="00DE69C5"/>
    <w:rsid w:val="00DE731A"/>
    <w:rsid w:val="00DF5C3F"/>
    <w:rsid w:val="00E0228A"/>
    <w:rsid w:val="00E0249B"/>
    <w:rsid w:val="00E172C4"/>
    <w:rsid w:val="00E23DC5"/>
    <w:rsid w:val="00E24959"/>
    <w:rsid w:val="00E35295"/>
    <w:rsid w:val="00E45AB5"/>
    <w:rsid w:val="00E46F14"/>
    <w:rsid w:val="00E477AF"/>
    <w:rsid w:val="00E50288"/>
    <w:rsid w:val="00E52A13"/>
    <w:rsid w:val="00E542FD"/>
    <w:rsid w:val="00E60B8A"/>
    <w:rsid w:val="00E61985"/>
    <w:rsid w:val="00E631B2"/>
    <w:rsid w:val="00E66696"/>
    <w:rsid w:val="00E83600"/>
    <w:rsid w:val="00E862F0"/>
    <w:rsid w:val="00E90A27"/>
    <w:rsid w:val="00E91640"/>
    <w:rsid w:val="00E95B6B"/>
    <w:rsid w:val="00EA1C67"/>
    <w:rsid w:val="00EA7C91"/>
    <w:rsid w:val="00EB536E"/>
    <w:rsid w:val="00EC599B"/>
    <w:rsid w:val="00ED208E"/>
    <w:rsid w:val="00EE14D4"/>
    <w:rsid w:val="00EE2ACB"/>
    <w:rsid w:val="00EE3A7B"/>
    <w:rsid w:val="00EE3B22"/>
    <w:rsid w:val="00EF06D3"/>
    <w:rsid w:val="00EF4CAA"/>
    <w:rsid w:val="00F038AA"/>
    <w:rsid w:val="00F04B08"/>
    <w:rsid w:val="00F23083"/>
    <w:rsid w:val="00F27945"/>
    <w:rsid w:val="00F30A61"/>
    <w:rsid w:val="00F337AA"/>
    <w:rsid w:val="00F348C2"/>
    <w:rsid w:val="00F36C81"/>
    <w:rsid w:val="00F37AC3"/>
    <w:rsid w:val="00F54FCD"/>
    <w:rsid w:val="00F63EED"/>
    <w:rsid w:val="00F6483B"/>
    <w:rsid w:val="00F65B1B"/>
    <w:rsid w:val="00F671CD"/>
    <w:rsid w:val="00F67C49"/>
    <w:rsid w:val="00F74327"/>
    <w:rsid w:val="00F85B6C"/>
    <w:rsid w:val="00F86281"/>
    <w:rsid w:val="00F90114"/>
    <w:rsid w:val="00F90C08"/>
    <w:rsid w:val="00F94B5E"/>
    <w:rsid w:val="00F966C1"/>
    <w:rsid w:val="00FA32E0"/>
    <w:rsid w:val="00FA34F6"/>
    <w:rsid w:val="00FA6E08"/>
    <w:rsid w:val="00FA7E38"/>
    <w:rsid w:val="00FB0210"/>
    <w:rsid w:val="00FB4448"/>
    <w:rsid w:val="00FC2578"/>
    <w:rsid w:val="00FC5137"/>
    <w:rsid w:val="00FC70DC"/>
    <w:rsid w:val="00FD0B97"/>
    <w:rsid w:val="00FD13CC"/>
    <w:rsid w:val="00FD4231"/>
    <w:rsid w:val="00FD7905"/>
    <w:rsid w:val="00FE2058"/>
    <w:rsid w:val="00FE36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83AB9F7"/>
  <w15:docId w15:val="{010639A5-D374-453E-98A1-1B2488974B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D6D59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numPr>
        <w:numId w:val="3"/>
      </w:numPr>
      <w:jc w:val="center"/>
      <w:outlineLvl w:val="0"/>
    </w:pPr>
    <w:rPr>
      <w:rFonts w:ascii="Arial" w:hAnsi="Arial"/>
      <w:b/>
      <w:sz w:val="32"/>
      <w:szCs w:val="20"/>
    </w:rPr>
  </w:style>
  <w:style w:type="paragraph" w:styleId="Ttulo2">
    <w:name w:val="heading 2"/>
    <w:basedOn w:val="Normal"/>
    <w:next w:val="Normal"/>
    <w:qFormat/>
    <w:pPr>
      <w:keepNext/>
      <w:numPr>
        <w:ilvl w:val="1"/>
        <w:numId w:val="3"/>
      </w:numPr>
      <w:outlineLvl w:val="1"/>
    </w:pPr>
    <w:rPr>
      <w:rFonts w:ascii="Arial" w:hAnsi="Arial"/>
      <w:b/>
      <w:sz w:val="28"/>
      <w:szCs w:val="20"/>
    </w:rPr>
  </w:style>
  <w:style w:type="paragraph" w:styleId="Ttulo3">
    <w:name w:val="heading 3"/>
    <w:basedOn w:val="Normal"/>
    <w:next w:val="Normal"/>
    <w:qFormat/>
    <w:pPr>
      <w:keepNext/>
      <w:jc w:val="center"/>
      <w:outlineLvl w:val="2"/>
    </w:pPr>
    <w:rPr>
      <w:rFonts w:ascii="Arial" w:hAnsi="Arial" w:cs="Arial"/>
      <w:b/>
      <w:bCs/>
      <w:smallCaps/>
      <w:sz w:val="20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rFonts w:ascii="Arial" w:hAnsi="Arial" w:cs="Arial"/>
      <w:b/>
      <w:bCs/>
      <w:sz w:val="22"/>
    </w:rPr>
  </w:style>
  <w:style w:type="paragraph" w:styleId="Ttulo5">
    <w:name w:val="heading 5"/>
    <w:basedOn w:val="Normal"/>
    <w:next w:val="Normal"/>
    <w:qFormat/>
    <w:pPr>
      <w:keepNext/>
      <w:jc w:val="center"/>
      <w:outlineLvl w:val="4"/>
    </w:pPr>
    <w:rPr>
      <w:rFonts w:ascii="Garamond" w:hAnsi="Garamond" w:cs="Arial"/>
      <w:b/>
      <w:bCs/>
      <w:smallCaps/>
    </w:rPr>
  </w:style>
  <w:style w:type="paragraph" w:styleId="Ttulo6">
    <w:name w:val="heading 6"/>
    <w:basedOn w:val="Normal"/>
    <w:next w:val="Normal"/>
    <w:qFormat/>
    <w:pPr>
      <w:keepNext/>
      <w:outlineLvl w:val="5"/>
    </w:pPr>
    <w:rPr>
      <w:rFonts w:ascii="Tahoma" w:hAnsi="Tahoma" w:cs="Tahoma"/>
      <w:b/>
      <w:bCs/>
      <w:smallCaps/>
      <w:sz w:val="20"/>
    </w:rPr>
  </w:style>
  <w:style w:type="paragraph" w:styleId="Ttulo7">
    <w:name w:val="heading 7"/>
    <w:basedOn w:val="Normal"/>
    <w:next w:val="Normal"/>
    <w:qFormat/>
    <w:pPr>
      <w:keepNext/>
      <w:outlineLvl w:val="6"/>
    </w:pPr>
    <w:rPr>
      <w:rFonts w:ascii="Copperplate Gothic Bold" w:hAnsi="Copperplate Gothic Bold" w:cs="Arial"/>
      <w:b/>
      <w:bCs/>
      <w:i/>
      <w:iCs/>
      <w:sz w:val="4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itao">
    <w:name w:val="Quote"/>
    <w:basedOn w:val="Normal"/>
    <w:qFormat/>
    <w:pPr>
      <w:ind w:left="851" w:right="851"/>
      <w:jc w:val="both"/>
    </w:pPr>
    <w:rPr>
      <w:rFonts w:ascii="Arial" w:hAnsi="Arial"/>
      <w:i/>
      <w:sz w:val="20"/>
      <w:szCs w:val="20"/>
    </w:rPr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character" w:styleId="MquinadeescreverHTML">
    <w:name w:val="HTML Typewriter"/>
    <w:rsid w:val="002916F6"/>
    <w:rPr>
      <w:rFonts w:ascii="Courier New" w:eastAsia="MS Mincho" w:hAnsi="Courier New" w:cs="Courier New" w:hint="default"/>
      <w:sz w:val="20"/>
      <w:szCs w:val="20"/>
    </w:rPr>
  </w:style>
  <w:style w:type="character" w:styleId="Hyperlink">
    <w:name w:val="Hyperlink"/>
    <w:rsid w:val="00CA287B"/>
    <w:rPr>
      <w:color w:val="0000FF"/>
      <w:u w:val="single"/>
    </w:rPr>
  </w:style>
  <w:style w:type="paragraph" w:styleId="Textodebalo">
    <w:name w:val="Balloon Text"/>
    <w:basedOn w:val="Normal"/>
    <w:link w:val="TextodebaloChar"/>
    <w:rsid w:val="001A6F66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1A6F66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EA1C67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173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2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53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1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6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giancarlo\Configura&#231;&#245;es%20locais\Temporary%20Internet%20Files\OLK1\Modelo%20Formul&#225;rio%20SACE.dot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E7620F-F3D0-4111-B484-85B9EF9E3E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Modelo Formulário SACE.dot</Template>
  <TotalTime>2</TotalTime>
  <Pages>1</Pages>
  <Words>101</Words>
  <Characters>728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CCR</vt:lpstr>
    </vt:vector>
  </TitlesOfParts>
  <Company>SCGÁS</Company>
  <LinksUpToDate>false</LinksUpToDate>
  <CharactersWithSpaces>828</CharactersWithSpaces>
  <SharedDoc>false</SharedDoc>
  <HLinks>
    <vt:vector size="6" baseType="variant">
      <vt:variant>
        <vt:i4>4915239</vt:i4>
      </vt:variant>
      <vt:variant>
        <vt:i4>0</vt:i4>
      </vt:variant>
      <vt:variant>
        <vt:i4>0</vt:i4>
      </vt:variant>
      <vt:variant>
        <vt:i4>5</vt:i4>
      </vt:variant>
      <vt:variant>
        <vt:lpwstr>mailto:thiago@woaimoveis.com.br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CCR</dc:title>
  <dc:creator>SCGAS</dc:creator>
  <cp:lastModifiedBy>Andre Luis de Lima Tavares</cp:lastModifiedBy>
  <cp:revision>2</cp:revision>
  <cp:lastPrinted>2023-01-30T16:45:00Z</cp:lastPrinted>
  <dcterms:created xsi:type="dcterms:W3CDTF">2023-07-27T12:49:00Z</dcterms:created>
  <dcterms:modified xsi:type="dcterms:W3CDTF">2023-07-27T12:51:00Z</dcterms:modified>
</cp:coreProperties>
</file>